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4F54A" w14:textId="77777777" w:rsidR="00FB59F0" w:rsidRDefault="00FB59F0" w:rsidP="00442390">
      <w:pPr>
        <w:rPr>
          <w:rFonts w:asciiTheme="minorHAnsi" w:hAnsiTheme="minorHAnsi"/>
          <w:sz w:val="22"/>
        </w:rPr>
      </w:pPr>
    </w:p>
    <w:p w14:paraId="4EA2DCAB" w14:textId="77777777" w:rsidR="00FB59F0" w:rsidRDefault="00FB59F0" w:rsidP="00442390">
      <w:pPr>
        <w:rPr>
          <w:rFonts w:asciiTheme="minorHAnsi" w:hAnsiTheme="minorHAnsi"/>
          <w:sz w:val="22"/>
        </w:rPr>
      </w:pPr>
    </w:p>
    <w:p w14:paraId="58F85C38" w14:textId="77777777" w:rsidR="00FB59F0" w:rsidRDefault="00FB59F0" w:rsidP="00442390">
      <w:pPr>
        <w:rPr>
          <w:rFonts w:asciiTheme="minorHAnsi" w:hAnsiTheme="minorHAnsi"/>
          <w:sz w:val="22"/>
        </w:rPr>
      </w:pPr>
    </w:p>
    <w:p w14:paraId="4AF6B0DA" w14:textId="77777777" w:rsidR="00FB59F0" w:rsidRDefault="00FB59F0" w:rsidP="00442390">
      <w:pPr>
        <w:rPr>
          <w:rFonts w:asciiTheme="minorHAnsi" w:hAnsiTheme="minorHAnsi"/>
          <w:sz w:val="22"/>
        </w:rPr>
      </w:pPr>
    </w:p>
    <w:p w14:paraId="74EB733C" w14:textId="77777777" w:rsidR="00FB59F0" w:rsidRDefault="00FB59F0" w:rsidP="00442390">
      <w:pPr>
        <w:rPr>
          <w:rFonts w:asciiTheme="minorHAnsi" w:hAnsiTheme="minorHAnsi"/>
          <w:sz w:val="22"/>
        </w:rPr>
      </w:pPr>
    </w:p>
    <w:p w14:paraId="203828B7" w14:textId="63C96D62" w:rsidR="00FB59F0" w:rsidRDefault="00FB59F0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</w:p>
    <w:p w14:paraId="41763AB8" w14:textId="6FB770D2" w:rsidR="004B1047" w:rsidRDefault="004B1047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</w:p>
    <w:p w14:paraId="6B70092B" w14:textId="77777777" w:rsidR="004B1047" w:rsidRDefault="004B1047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</w:p>
    <w:p w14:paraId="2DB61185" w14:textId="254538D1" w:rsidR="00774EB1" w:rsidRDefault="00774EB1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  <w:r>
        <w:rPr>
          <w:rFonts w:asciiTheme="minorHAnsi" w:hAnsiTheme="minorHAnsi"/>
          <w:sz w:val="48"/>
          <w:szCs w:val="48"/>
          <w:u w:val="single"/>
        </w:rPr>
        <w:t>QR Code Registration</w:t>
      </w:r>
    </w:p>
    <w:p w14:paraId="4E1834A3" w14:textId="6BA17261" w:rsidR="00774EB1" w:rsidRDefault="00774EB1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</w:p>
    <w:p w14:paraId="2BADE5E1" w14:textId="284FF839" w:rsidR="00774EB1" w:rsidRDefault="00774EB1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  <w:r>
        <w:rPr>
          <w:rFonts w:asciiTheme="minorHAnsi" w:hAnsiTheme="minorHAnsi"/>
          <w:sz w:val="48"/>
          <w:szCs w:val="48"/>
          <w:u w:val="single"/>
        </w:rPr>
        <w:t xml:space="preserve">Electronic data collection </w:t>
      </w:r>
    </w:p>
    <w:p w14:paraId="0BBE1CF9" w14:textId="3CCAE0A0" w:rsidR="00FB59F0" w:rsidRDefault="00FB59F0" w:rsidP="00FB59F0">
      <w:pPr>
        <w:jc w:val="center"/>
        <w:rPr>
          <w:rFonts w:asciiTheme="minorHAnsi" w:hAnsiTheme="minorHAnsi"/>
          <w:sz w:val="48"/>
          <w:szCs w:val="48"/>
          <w:u w:val="single"/>
        </w:rPr>
      </w:pPr>
      <w:r w:rsidRPr="00FB59F0">
        <w:rPr>
          <w:rFonts w:asciiTheme="minorHAnsi" w:hAnsiTheme="minorHAnsi"/>
          <w:sz w:val="48"/>
          <w:szCs w:val="48"/>
          <w:u w:val="single"/>
        </w:rPr>
        <w:t xml:space="preserve">Contractor </w:t>
      </w:r>
      <w:r w:rsidR="00947867">
        <w:rPr>
          <w:rFonts w:asciiTheme="minorHAnsi" w:hAnsiTheme="minorHAnsi"/>
          <w:sz w:val="48"/>
          <w:szCs w:val="48"/>
          <w:u w:val="single"/>
        </w:rPr>
        <w:t xml:space="preserve">Attendance &amp; </w:t>
      </w:r>
      <w:r w:rsidRPr="00FB59F0">
        <w:rPr>
          <w:rFonts w:asciiTheme="minorHAnsi" w:hAnsiTheme="minorHAnsi"/>
          <w:sz w:val="48"/>
          <w:szCs w:val="48"/>
          <w:u w:val="single"/>
        </w:rPr>
        <w:t xml:space="preserve">Registration Process </w:t>
      </w:r>
    </w:p>
    <w:p w14:paraId="176A44FE" w14:textId="77777777" w:rsidR="00FB59F0" w:rsidRDefault="00FB59F0" w:rsidP="00FB59F0">
      <w:pPr>
        <w:jc w:val="center"/>
        <w:rPr>
          <w:rFonts w:asciiTheme="minorHAnsi" w:hAnsiTheme="minorHAnsi"/>
          <w:sz w:val="22"/>
          <w:u w:val="single"/>
        </w:rPr>
      </w:pPr>
      <w:r w:rsidRPr="00FB59F0">
        <w:rPr>
          <w:rFonts w:asciiTheme="minorHAnsi" w:hAnsiTheme="minorHAnsi"/>
          <w:sz w:val="48"/>
          <w:szCs w:val="48"/>
          <w:u w:val="single"/>
        </w:rPr>
        <w:t>(QR Code Sign in/out)</w:t>
      </w:r>
    </w:p>
    <w:p w14:paraId="62E57127" w14:textId="162B9DE8" w:rsidR="00FB59F0" w:rsidRDefault="00FB59F0" w:rsidP="00FB59F0">
      <w:pPr>
        <w:jc w:val="center"/>
        <w:rPr>
          <w:rFonts w:asciiTheme="minorHAnsi" w:hAnsiTheme="minorHAnsi"/>
          <w:sz w:val="22"/>
          <w:u w:val="single"/>
        </w:rPr>
      </w:pPr>
    </w:p>
    <w:p w14:paraId="1732DDCE" w14:textId="77777777" w:rsidR="00FB59F0" w:rsidRDefault="00FB59F0" w:rsidP="00FB59F0">
      <w:pPr>
        <w:jc w:val="center"/>
        <w:rPr>
          <w:rFonts w:asciiTheme="minorHAnsi" w:hAnsiTheme="minorHAnsi"/>
          <w:sz w:val="22"/>
          <w:u w:val="single"/>
        </w:rPr>
      </w:pPr>
    </w:p>
    <w:p w14:paraId="1573EC40" w14:textId="77777777" w:rsidR="00FB59F0" w:rsidRDefault="00FB59F0" w:rsidP="00FB59F0">
      <w:pPr>
        <w:jc w:val="center"/>
        <w:rPr>
          <w:rFonts w:asciiTheme="minorHAnsi" w:hAnsiTheme="minorHAnsi"/>
          <w:sz w:val="22"/>
          <w:u w:val="single"/>
        </w:rPr>
      </w:pPr>
    </w:p>
    <w:p w14:paraId="1B3B0082" w14:textId="070B2F7E" w:rsidR="001C18C1" w:rsidRPr="00E2773E" w:rsidRDefault="00FB59F0" w:rsidP="00FB59F0">
      <w:pPr>
        <w:jc w:val="center"/>
        <w:rPr>
          <w:b/>
          <w:i/>
        </w:rPr>
      </w:pPr>
      <w:r w:rsidRPr="00E2773E">
        <w:rPr>
          <w:rFonts w:asciiTheme="minorHAnsi" w:hAnsiTheme="minorHAnsi"/>
          <w:sz w:val="24"/>
          <w:u w:val="single"/>
        </w:rPr>
        <w:t xml:space="preserve">Version </w:t>
      </w:r>
      <w:r w:rsidR="005555A8" w:rsidRPr="00E2773E">
        <w:rPr>
          <w:sz w:val="22"/>
          <w:u w:val="single"/>
        </w:rPr>
        <w:t>v2.1</w:t>
      </w:r>
      <w:r w:rsidR="001C18C1" w:rsidRPr="00E2773E">
        <w:rPr>
          <w:b/>
          <w:i/>
        </w:rPr>
        <w:br w:type="page"/>
      </w:r>
    </w:p>
    <w:p w14:paraId="418F49FA" w14:textId="77777777" w:rsidR="00FB59F0" w:rsidRDefault="00FB59F0" w:rsidP="00FB59F0">
      <w:pPr>
        <w:rPr>
          <w:b/>
          <w:i/>
        </w:rPr>
      </w:pPr>
      <w:r>
        <w:rPr>
          <w:b/>
          <w:i/>
        </w:rPr>
        <w:lastRenderedPageBreak/>
        <w:t xml:space="preserve">Background Information </w:t>
      </w:r>
    </w:p>
    <w:p w14:paraId="3115D1FD" w14:textId="729AA963" w:rsidR="002261E0" w:rsidRDefault="00FB59F0" w:rsidP="00FB59F0">
      <w:r>
        <w:t xml:space="preserve">Service Providers undertaking routine or ad-hoc maintenance are required to register attendance on </w:t>
      </w:r>
      <w:r w:rsidR="008364B9">
        <w:t>the contractor management system (</w:t>
      </w:r>
      <w:r>
        <w:t>fmXpert</w:t>
      </w:r>
      <w:r w:rsidR="008364B9">
        <w:t>)</w:t>
      </w:r>
      <w:r>
        <w:t xml:space="preserve"> by scanning in and out via a site specific QR code which can be found at the </w:t>
      </w:r>
      <w:r w:rsidR="004B0C5C" w:rsidRPr="004B0C5C">
        <w:rPr>
          <w:u w:val="single"/>
        </w:rPr>
        <w:t>front reception</w:t>
      </w:r>
      <w:r w:rsidR="004B0C5C">
        <w:t>.</w:t>
      </w:r>
      <w:r>
        <w:t xml:space="preserve"> </w:t>
      </w:r>
      <w:r w:rsidR="004B0C5C">
        <w:br/>
      </w:r>
      <w:bookmarkStart w:id="0" w:name="_GoBack"/>
      <w:r>
        <w:t xml:space="preserve">It is </w:t>
      </w:r>
      <w:r w:rsidR="005D35B8">
        <w:t>mandatory</w:t>
      </w:r>
      <w:r>
        <w:t xml:space="preserve"> for all tradespeople preforming routine and ad-hoc services, to scan in and </w:t>
      </w:r>
      <w:bookmarkEnd w:id="0"/>
      <w:r>
        <w:t xml:space="preserve">out using any mobile device (i.e. </w:t>
      </w:r>
      <w:r w:rsidR="008364B9">
        <w:t xml:space="preserve">smart phone), both </w:t>
      </w:r>
      <w:r>
        <w:t xml:space="preserve">on arrival </w:t>
      </w:r>
      <w:r w:rsidR="008364B9">
        <w:t xml:space="preserve">to </w:t>
      </w:r>
      <w:r>
        <w:t>and departure from</w:t>
      </w:r>
      <w:r w:rsidR="008364B9">
        <w:t xml:space="preserve"> site. It is also mandatory for contractors to </w:t>
      </w:r>
      <w:r w:rsidR="005D35B8">
        <w:t xml:space="preserve">complete any other site-specific paper based or electronic </w:t>
      </w:r>
      <w:r w:rsidR="008364B9">
        <w:t>visitor register</w:t>
      </w:r>
      <w:r w:rsidR="005D35B8">
        <w:t xml:space="preserve">. </w:t>
      </w:r>
    </w:p>
    <w:p w14:paraId="2D25AC68" w14:textId="77777777" w:rsidR="008364B9" w:rsidRDefault="008364B9" w:rsidP="00FB59F0"/>
    <w:p w14:paraId="1953CEED" w14:textId="30B6A334" w:rsidR="008364B9" w:rsidRDefault="00FB59F0" w:rsidP="00FB59F0">
      <w:r>
        <w:t>Upon scanning</w:t>
      </w:r>
      <w:r w:rsidR="002261E0">
        <w:t xml:space="preserve"> in</w:t>
      </w:r>
      <w:r w:rsidR="005D35B8">
        <w:t xml:space="preserve"> via the QR Code</w:t>
      </w:r>
      <w:r w:rsidR="00EE7123">
        <w:t xml:space="preserve"> will direct you through the </w:t>
      </w:r>
      <w:r w:rsidR="00AB5E3A">
        <w:t xml:space="preserve">fmXpert </w:t>
      </w:r>
      <w:r w:rsidR="00EE7123">
        <w:t>browser</w:t>
      </w:r>
      <w:r w:rsidR="00AB5E3A">
        <w:t xml:space="preserve"> and the system </w:t>
      </w:r>
      <w:r>
        <w:t xml:space="preserve">will validate </w:t>
      </w:r>
      <w:r w:rsidR="005D35B8">
        <w:t>whether the</w:t>
      </w:r>
      <w:r w:rsidR="002261E0">
        <w:t xml:space="preserve"> company has valid insurances including; Public Liability &amp; Work Cover, and </w:t>
      </w:r>
      <w:r w:rsidR="005D35B8">
        <w:t xml:space="preserve">if </w:t>
      </w:r>
      <w:r w:rsidR="002261E0">
        <w:t xml:space="preserve">the attending contractor has completed the relevant site-specific requirements such as a building induction, police check and </w:t>
      </w:r>
      <w:r w:rsidR="008A61FC">
        <w:t xml:space="preserve">working with </w:t>
      </w:r>
      <w:r w:rsidR="00992888">
        <w:t>children’s</w:t>
      </w:r>
      <w:r w:rsidR="008A61FC">
        <w:t xml:space="preserve"> </w:t>
      </w:r>
      <w:r w:rsidR="00624E68">
        <w:t>check</w:t>
      </w:r>
      <w:r w:rsidR="005D35B8">
        <w:t xml:space="preserve">, </w:t>
      </w:r>
      <w:r w:rsidR="002261E0">
        <w:t xml:space="preserve">etc. An error will appear redirecting </w:t>
      </w:r>
      <w:r w:rsidR="005D35B8">
        <w:t xml:space="preserve">the user to FM Essentials </w:t>
      </w:r>
      <w:r w:rsidR="002261E0">
        <w:t>where a company or contractor has</w:t>
      </w:r>
      <w:r>
        <w:t xml:space="preserve"> invalid or expired </w:t>
      </w:r>
      <w:r w:rsidR="002261E0">
        <w:t>documentation.</w:t>
      </w:r>
      <w:r>
        <w:t xml:space="preserve"> </w:t>
      </w:r>
    </w:p>
    <w:p w14:paraId="3F3615F7" w14:textId="42E8BDC1" w:rsidR="005D35B8" w:rsidRDefault="008364B9" w:rsidP="00FB59F0">
      <w:r>
        <w:t xml:space="preserve">Refer to your contract for details of what is site-specific </w:t>
      </w:r>
      <w:r w:rsidR="00B12B6A">
        <w:t>and</w:t>
      </w:r>
      <w:r>
        <w:t xml:space="preserve"> required to permit access.</w:t>
      </w:r>
    </w:p>
    <w:p w14:paraId="22BC032C" w14:textId="77777777" w:rsidR="00E2773E" w:rsidRDefault="00E2773E" w:rsidP="005D35B8">
      <w:pPr>
        <w:rPr>
          <w:b/>
          <w:i/>
          <w:color w:val="FF0000"/>
        </w:rPr>
      </w:pPr>
    </w:p>
    <w:p w14:paraId="1DC6100C" w14:textId="3669B69A" w:rsidR="005D35B8" w:rsidRPr="003219C5" w:rsidRDefault="005D35B8" w:rsidP="005D35B8">
      <w:pPr>
        <w:rPr>
          <w:b/>
          <w:i/>
          <w:color w:val="FF0000"/>
          <w:sz w:val="10"/>
        </w:rPr>
      </w:pPr>
      <w:r>
        <w:rPr>
          <w:b/>
          <w:i/>
          <w:color w:val="FF0000"/>
        </w:rPr>
        <w:t>Failure to sign in at all</w:t>
      </w:r>
      <w:r w:rsidR="008364B9">
        <w:rPr>
          <w:b/>
          <w:i/>
          <w:color w:val="FF0000"/>
        </w:rPr>
        <w:t>,</w:t>
      </w:r>
      <w:r>
        <w:rPr>
          <w:b/>
          <w:i/>
          <w:color w:val="FF0000"/>
        </w:rPr>
        <w:t xml:space="preserve"> will result in non-payment</w:t>
      </w:r>
      <w:r w:rsidR="00786E0F">
        <w:rPr>
          <w:b/>
          <w:i/>
          <w:color w:val="FF0000"/>
        </w:rPr>
        <w:t xml:space="preserve"> of any labour charge</w:t>
      </w:r>
      <w:r>
        <w:rPr>
          <w:b/>
          <w:i/>
          <w:color w:val="FF0000"/>
        </w:rPr>
        <w:t xml:space="preserve"> </w:t>
      </w:r>
      <w:r w:rsidR="00786E0F">
        <w:rPr>
          <w:b/>
          <w:i/>
          <w:color w:val="FF0000"/>
        </w:rPr>
        <w:t xml:space="preserve">for any ad-hoc works </w:t>
      </w:r>
      <w:r>
        <w:rPr>
          <w:b/>
          <w:i/>
          <w:color w:val="FF0000"/>
        </w:rPr>
        <w:t xml:space="preserve">and </w:t>
      </w:r>
      <w:r w:rsidR="00786E0F">
        <w:rPr>
          <w:b/>
          <w:i/>
          <w:color w:val="FF0000"/>
        </w:rPr>
        <w:t xml:space="preserve">in the case of routine maintenance, will be </w:t>
      </w:r>
      <w:r>
        <w:rPr>
          <w:b/>
          <w:i/>
          <w:color w:val="FF0000"/>
        </w:rPr>
        <w:t xml:space="preserve">considered a missed service. Penalties may apply for FME to investigate where a contractor has failed to follow process. </w:t>
      </w:r>
      <w:r w:rsidR="003219C5">
        <w:rPr>
          <w:b/>
          <w:i/>
          <w:color w:val="FF0000"/>
        </w:rPr>
        <w:br/>
      </w:r>
    </w:p>
    <w:p w14:paraId="52626E2E" w14:textId="108EEFB0" w:rsidR="008364B9" w:rsidRDefault="003219C5" w:rsidP="00FB59F0">
      <w:r w:rsidRPr="007C4664">
        <w:rPr>
          <w:b/>
          <w:i/>
          <w:color w:val="FF0000"/>
        </w:rPr>
        <w:t xml:space="preserve">NB: Failure to </w:t>
      </w:r>
      <w:r>
        <w:rPr>
          <w:b/>
          <w:i/>
          <w:color w:val="FF0000"/>
        </w:rPr>
        <w:t>sign</w:t>
      </w:r>
      <w:r w:rsidRPr="007C4664">
        <w:rPr>
          <w:b/>
          <w:i/>
          <w:color w:val="FF0000"/>
        </w:rPr>
        <w:t xml:space="preserve"> out will result in an assumed </w:t>
      </w:r>
      <w:r>
        <w:rPr>
          <w:b/>
          <w:i/>
          <w:color w:val="FF0000"/>
        </w:rPr>
        <w:t xml:space="preserve">maximum </w:t>
      </w:r>
      <w:r w:rsidRPr="007C4664">
        <w:rPr>
          <w:b/>
          <w:i/>
          <w:color w:val="FF0000"/>
        </w:rPr>
        <w:t>1hr attendance for labour charge only.</w:t>
      </w:r>
      <w:r>
        <w:rPr>
          <w:b/>
          <w:i/>
          <w:color w:val="FF0000"/>
        </w:rPr>
        <w:br/>
      </w:r>
    </w:p>
    <w:p w14:paraId="2529C20A" w14:textId="77777777" w:rsidR="00FB59F0" w:rsidRDefault="008364B9" w:rsidP="00FB59F0">
      <w:r>
        <w:t>Once signed in, s</w:t>
      </w:r>
      <w:r w:rsidR="00FB59F0">
        <w:t>electing</w:t>
      </w:r>
      <w:r>
        <w:t xml:space="preserve"> the</w:t>
      </w:r>
      <w:r w:rsidR="00FB59F0">
        <w:t xml:space="preserve"> ‘Start Job’ and ‘Stop Job’ </w:t>
      </w:r>
      <w:r>
        <w:t xml:space="preserve">button within the Job, </w:t>
      </w:r>
      <w:r w:rsidR="00FB59F0">
        <w:t>will plot the GPS location and record time</w:t>
      </w:r>
      <w:r>
        <w:t xml:space="preserve"> </w:t>
      </w:r>
      <w:r w:rsidR="00FB59F0">
        <w:t>/</w:t>
      </w:r>
      <w:r>
        <w:t xml:space="preserve"> </w:t>
      </w:r>
      <w:r w:rsidR="00FB59F0">
        <w:t>date of the entry to calcu</w:t>
      </w:r>
      <w:r>
        <w:t>late and record attendance time periods</w:t>
      </w:r>
      <w:r w:rsidR="00FB59F0">
        <w:t xml:space="preserve">. This live time reporting will automatically update </w:t>
      </w:r>
      <w:r>
        <w:t>fmXpert</w:t>
      </w:r>
      <w:r w:rsidR="00FB59F0">
        <w:t xml:space="preserve"> and notify, via email, the requestor &amp; site contact of the tradesperson’s attendance, time spent on site and provides a channel for communicating </w:t>
      </w:r>
      <w:r>
        <w:t>J</w:t>
      </w:r>
      <w:r w:rsidR="00FB59F0">
        <w:t xml:space="preserve">ob updates, including </w:t>
      </w:r>
      <w:r>
        <w:t>J</w:t>
      </w:r>
      <w:r w:rsidR="00FB59F0">
        <w:t xml:space="preserve">ob commencement, finalisation, works undertaken, photos and further works if required. </w:t>
      </w:r>
    </w:p>
    <w:p w14:paraId="4E05BF9E" w14:textId="77777777" w:rsidR="00FB59F0" w:rsidRDefault="00FB59F0" w:rsidP="00FB59F0"/>
    <w:p w14:paraId="62EB4EDA" w14:textId="77777777" w:rsidR="00FB59F0" w:rsidRPr="0034542E" w:rsidRDefault="00FB59F0" w:rsidP="00FB59F0">
      <w:pPr>
        <w:rPr>
          <w:b/>
          <w:i/>
        </w:rPr>
      </w:pPr>
      <w:r w:rsidRPr="0034542E">
        <w:rPr>
          <w:b/>
          <w:i/>
        </w:rPr>
        <w:t xml:space="preserve">How do I manage this? </w:t>
      </w:r>
    </w:p>
    <w:p w14:paraId="783CDF3A" w14:textId="55C01263" w:rsidR="00FB59F0" w:rsidRDefault="00FB59F0" w:rsidP="00FB59F0">
      <w:r>
        <w:t xml:space="preserve">The process is defined </w:t>
      </w:r>
      <w:r w:rsidR="00432751">
        <w:t>i</w:t>
      </w:r>
      <w:r>
        <w:t xml:space="preserve">n the PDF of both the Quote Request and Work Order for every Job you receive.  It is as simple as; </w:t>
      </w:r>
    </w:p>
    <w:p w14:paraId="524CB2B3" w14:textId="77777777" w:rsidR="00FB59F0" w:rsidRPr="00F56B84" w:rsidRDefault="00FB59F0" w:rsidP="00FB59F0">
      <w:pPr>
        <w:pStyle w:val="ListParagraph"/>
        <w:numPr>
          <w:ilvl w:val="0"/>
          <w:numId w:val="42"/>
        </w:numPr>
        <w:spacing w:before="0" w:after="200" w:line="276" w:lineRule="auto"/>
        <w:contextualSpacing/>
        <w:jc w:val="both"/>
        <w:rPr>
          <w:i/>
        </w:rPr>
      </w:pPr>
      <w:r w:rsidRPr="00F56B84">
        <w:rPr>
          <w:i/>
        </w:rPr>
        <w:t>Scan QR Code</w:t>
      </w:r>
    </w:p>
    <w:p w14:paraId="637055F7" w14:textId="77777777" w:rsidR="00FB59F0" w:rsidRPr="00F56B84" w:rsidRDefault="00FB59F0" w:rsidP="00FB59F0">
      <w:pPr>
        <w:pStyle w:val="ListParagraph"/>
        <w:numPr>
          <w:ilvl w:val="0"/>
          <w:numId w:val="42"/>
        </w:numPr>
        <w:spacing w:before="0" w:after="200" w:line="276" w:lineRule="auto"/>
        <w:contextualSpacing/>
        <w:jc w:val="both"/>
        <w:rPr>
          <w:i/>
        </w:rPr>
      </w:pPr>
      <w:r w:rsidRPr="00F56B84">
        <w:rPr>
          <w:i/>
        </w:rPr>
        <w:t xml:space="preserve">Login </w:t>
      </w:r>
    </w:p>
    <w:p w14:paraId="679ED5DF" w14:textId="376AC225" w:rsidR="00FB59F0" w:rsidRPr="00F56B84" w:rsidRDefault="00FB59F0" w:rsidP="00FB59F0">
      <w:pPr>
        <w:pStyle w:val="ListParagraph"/>
        <w:numPr>
          <w:ilvl w:val="0"/>
          <w:numId w:val="42"/>
        </w:numPr>
        <w:spacing w:before="0" w:after="200" w:line="276" w:lineRule="auto"/>
        <w:contextualSpacing/>
        <w:jc w:val="both"/>
        <w:rPr>
          <w:i/>
        </w:rPr>
      </w:pPr>
      <w:r w:rsidRPr="00F56B84">
        <w:rPr>
          <w:i/>
        </w:rPr>
        <w:t>Select Job you</w:t>
      </w:r>
      <w:r w:rsidR="00432751">
        <w:rPr>
          <w:i/>
        </w:rPr>
        <w:t xml:space="preserve"> a</w:t>
      </w:r>
      <w:r w:rsidRPr="00F56B84">
        <w:rPr>
          <w:i/>
        </w:rPr>
        <w:t>r</w:t>
      </w:r>
      <w:r w:rsidR="00432751">
        <w:rPr>
          <w:i/>
        </w:rPr>
        <w:t>e</w:t>
      </w:r>
      <w:r w:rsidRPr="00F56B84">
        <w:rPr>
          <w:i/>
        </w:rPr>
        <w:t xml:space="preserve"> there to do</w:t>
      </w:r>
    </w:p>
    <w:p w14:paraId="537FB07D" w14:textId="77777777" w:rsidR="00FB59F0" w:rsidRPr="00F56B84" w:rsidRDefault="00FB59F0" w:rsidP="00FB59F0">
      <w:pPr>
        <w:pStyle w:val="ListParagraph"/>
        <w:numPr>
          <w:ilvl w:val="0"/>
          <w:numId w:val="42"/>
        </w:numPr>
        <w:spacing w:before="0" w:after="200" w:line="276" w:lineRule="auto"/>
        <w:contextualSpacing/>
        <w:jc w:val="both"/>
        <w:rPr>
          <w:i/>
        </w:rPr>
      </w:pPr>
      <w:r w:rsidRPr="00F56B84">
        <w:rPr>
          <w:i/>
        </w:rPr>
        <w:t xml:space="preserve">Follow the prompts to </w:t>
      </w:r>
      <w:r w:rsidR="004651BF">
        <w:rPr>
          <w:i/>
        </w:rPr>
        <w:t xml:space="preserve">start the job </w:t>
      </w:r>
    </w:p>
    <w:p w14:paraId="64A29B80" w14:textId="77777777" w:rsidR="00FB59F0" w:rsidRDefault="00FB59F0" w:rsidP="00FB59F0">
      <w:pPr>
        <w:pStyle w:val="ListParagraph"/>
        <w:numPr>
          <w:ilvl w:val="0"/>
          <w:numId w:val="42"/>
        </w:numPr>
        <w:spacing w:before="0" w:after="200" w:line="276" w:lineRule="auto"/>
        <w:contextualSpacing/>
        <w:jc w:val="both"/>
        <w:rPr>
          <w:i/>
        </w:rPr>
      </w:pPr>
      <w:r w:rsidRPr="00F56B84">
        <w:rPr>
          <w:i/>
        </w:rPr>
        <w:t xml:space="preserve">Scan out </w:t>
      </w:r>
      <w:r>
        <w:rPr>
          <w:i/>
        </w:rPr>
        <w:t>to</w:t>
      </w:r>
      <w:r w:rsidRPr="00F56B84">
        <w:rPr>
          <w:i/>
        </w:rPr>
        <w:t xml:space="preserve"> </w:t>
      </w:r>
      <w:r w:rsidR="007B3344">
        <w:rPr>
          <w:i/>
        </w:rPr>
        <w:t>provide an update</w:t>
      </w:r>
      <w:r w:rsidR="004651BF">
        <w:rPr>
          <w:i/>
        </w:rPr>
        <w:t xml:space="preserve"> </w:t>
      </w:r>
      <w:r w:rsidR="004651BF" w:rsidRPr="00F56B84">
        <w:rPr>
          <w:i/>
        </w:rPr>
        <w:t xml:space="preserve">of </w:t>
      </w:r>
      <w:r w:rsidR="007B3344">
        <w:rPr>
          <w:i/>
        </w:rPr>
        <w:t>what work was conducted and if any further works are required</w:t>
      </w:r>
      <w:r w:rsidR="004651BF">
        <w:rPr>
          <w:i/>
        </w:rPr>
        <w:t xml:space="preserve"> </w:t>
      </w:r>
      <w:r w:rsidR="007B3344">
        <w:rPr>
          <w:i/>
        </w:rPr>
        <w:t xml:space="preserve">before </w:t>
      </w:r>
      <w:r w:rsidR="004651BF">
        <w:rPr>
          <w:i/>
        </w:rPr>
        <w:t>stop</w:t>
      </w:r>
      <w:r w:rsidR="007B3344">
        <w:rPr>
          <w:i/>
        </w:rPr>
        <w:t>ping</w:t>
      </w:r>
      <w:r w:rsidR="004651BF">
        <w:rPr>
          <w:i/>
        </w:rPr>
        <w:t xml:space="preserve"> </w:t>
      </w:r>
      <w:r w:rsidR="007B3344">
        <w:rPr>
          <w:i/>
        </w:rPr>
        <w:t xml:space="preserve">and or completing the </w:t>
      </w:r>
      <w:r w:rsidR="004651BF">
        <w:rPr>
          <w:i/>
        </w:rPr>
        <w:t>job</w:t>
      </w:r>
      <w:r w:rsidR="007B3344">
        <w:rPr>
          <w:i/>
        </w:rPr>
        <w:t xml:space="preserve">. </w:t>
      </w:r>
    </w:p>
    <w:p w14:paraId="4D347383" w14:textId="77777777" w:rsidR="00FB59F0" w:rsidRPr="00F56B84" w:rsidRDefault="00FB59F0" w:rsidP="00FB59F0">
      <w:pPr>
        <w:rPr>
          <w:i/>
        </w:rPr>
      </w:pPr>
      <w:r>
        <w:rPr>
          <w:i/>
        </w:rPr>
        <w:t xml:space="preserve">This will eliminate and or minimises further follow up or reporting required, it’s all electronic and in live time!! </w:t>
      </w:r>
    </w:p>
    <w:p w14:paraId="704045A6" w14:textId="77777777" w:rsidR="00FB59F0" w:rsidRDefault="00FB59F0" w:rsidP="00FB59F0"/>
    <w:p w14:paraId="31D2D06A" w14:textId="4EC1E4AB" w:rsidR="006A1E51" w:rsidRPr="00D54D76" w:rsidRDefault="00B579A6" w:rsidP="00D54D76">
      <w:pPr>
        <w:jc w:val="center"/>
        <w:rPr>
          <w:sz w:val="24"/>
          <w:szCs w:val="24"/>
        </w:rPr>
      </w:pPr>
      <w:r w:rsidRPr="00D54D76">
        <w:rPr>
          <w:sz w:val="24"/>
          <w:szCs w:val="24"/>
        </w:rPr>
        <w:t>At</w:t>
      </w:r>
      <w:r w:rsidR="004529C4">
        <w:rPr>
          <w:sz w:val="24"/>
          <w:szCs w:val="24"/>
        </w:rPr>
        <w:t xml:space="preserve"> </w:t>
      </w:r>
      <w:r w:rsidR="00977889">
        <w:rPr>
          <w:sz w:val="24"/>
          <w:szCs w:val="24"/>
        </w:rPr>
        <w:t>FM Essential Managed</w:t>
      </w:r>
      <w:r w:rsidR="0050115E">
        <w:rPr>
          <w:sz w:val="24"/>
          <w:szCs w:val="24"/>
        </w:rPr>
        <w:t xml:space="preserve"> site</w:t>
      </w:r>
      <w:r w:rsidR="00FB59F0" w:rsidRPr="00D54D76">
        <w:rPr>
          <w:sz w:val="24"/>
          <w:szCs w:val="24"/>
        </w:rPr>
        <w:t xml:space="preserve"> </w:t>
      </w:r>
      <w:r w:rsidRPr="00D54D76">
        <w:rPr>
          <w:sz w:val="24"/>
          <w:szCs w:val="24"/>
        </w:rPr>
        <w:t xml:space="preserve">the </w:t>
      </w:r>
      <w:r w:rsidR="00FB59F0" w:rsidRPr="00D54D76">
        <w:rPr>
          <w:sz w:val="24"/>
          <w:szCs w:val="24"/>
        </w:rPr>
        <w:t xml:space="preserve">branded </w:t>
      </w:r>
      <w:hyperlink r:id="rId13" w:history="1">
        <w:r w:rsidR="00FB59F0" w:rsidRPr="00D54D76">
          <w:rPr>
            <w:rStyle w:val="Hyperlink"/>
            <w:sz w:val="24"/>
            <w:szCs w:val="24"/>
          </w:rPr>
          <w:t>QR Code</w:t>
        </w:r>
      </w:hyperlink>
      <w:r w:rsidR="00FB59F0" w:rsidRPr="00D54D76">
        <w:rPr>
          <w:rStyle w:val="Hyperlink"/>
          <w:sz w:val="24"/>
          <w:szCs w:val="24"/>
        </w:rPr>
        <w:t>s</w:t>
      </w:r>
      <w:r w:rsidR="00FB59F0" w:rsidRPr="00D54D76">
        <w:rPr>
          <w:sz w:val="24"/>
          <w:szCs w:val="24"/>
        </w:rPr>
        <w:t xml:space="preserve"> can be found at </w:t>
      </w:r>
      <w:r w:rsidRPr="004529C4">
        <w:rPr>
          <w:sz w:val="24"/>
          <w:szCs w:val="24"/>
          <w:u w:val="single"/>
        </w:rPr>
        <w:t>front reception</w:t>
      </w:r>
      <w:r w:rsidR="00FB59F0" w:rsidRPr="00D54D76">
        <w:rPr>
          <w:sz w:val="24"/>
          <w:szCs w:val="24"/>
        </w:rPr>
        <w:t>. Contractors are required to scan the QR Code on arrival using any internet accessible mobile device</w:t>
      </w:r>
      <w:r w:rsidR="00D54D76" w:rsidRPr="00D54D76">
        <w:rPr>
          <w:sz w:val="24"/>
          <w:szCs w:val="24"/>
        </w:rPr>
        <w:t>.</w:t>
      </w:r>
      <w:r w:rsidR="00FB59F0" w:rsidRPr="00D54D76">
        <w:rPr>
          <w:sz w:val="24"/>
          <w:szCs w:val="24"/>
        </w:rPr>
        <w:t xml:space="preserve"> </w:t>
      </w:r>
      <w:r w:rsidR="006A1E51" w:rsidRPr="00D54D76">
        <w:rPr>
          <w:sz w:val="24"/>
          <w:szCs w:val="24"/>
        </w:rPr>
        <w:br w:type="page"/>
      </w:r>
    </w:p>
    <w:p w14:paraId="7F924321" w14:textId="77777777" w:rsidR="00FB59F0" w:rsidRPr="00F625A5" w:rsidRDefault="00FB59F0" w:rsidP="00FB59F0">
      <w:pPr>
        <w:jc w:val="center"/>
        <w:rPr>
          <w:sz w:val="40"/>
          <w:u w:val="single"/>
        </w:rPr>
      </w:pPr>
      <w:r>
        <w:rPr>
          <w:sz w:val="40"/>
          <w:u w:val="single"/>
        </w:rPr>
        <w:lastRenderedPageBreak/>
        <w:t>User Guide</w:t>
      </w:r>
    </w:p>
    <w:p w14:paraId="292633EA" w14:textId="77777777" w:rsidR="00FB59F0" w:rsidRPr="00C26092" w:rsidRDefault="00FB59F0" w:rsidP="00FB59F0">
      <w:pPr>
        <w:jc w:val="center"/>
        <w:rPr>
          <w:sz w:val="32"/>
          <w:u w:val="single"/>
        </w:rPr>
      </w:pPr>
      <w:r>
        <w:rPr>
          <w:sz w:val="32"/>
          <w:u w:val="single"/>
        </w:rPr>
        <w:t>Electronic data collection - Contractor Registration Process (QR Code Sign in/out)</w:t>
      </w:r>
    </w:p>
    <w:p w14:paraId="39A25347" w14:textId="77777777" w:rsidR="00FB59F0" w:rsidRDefault="00FB59F0" w:rsidP="00FB59F0">
      <w:pPr>
        <w:rPr>
          <w:b/>
        </w:rPr>
      </w:pPr>
    </w:p>
    <w:p w14:paraId="23619845" w14:textId="77777777" w:rsidR="00FB59F0" w:rsidRPr="00B46D85" w:rsidRDefault="00FB59F0" w:rsidP="00FB59F0">
      <w:pPr>
        <w:rPr>
          <w:b/>
        </w:rPr>
      </w:pPr>
      <w:r w:rsidRPr="00B46D85">
        <w:rPr>
          <w:b/>
        </w:rPr>
        <w:t>Purpose:</w:t>
      </w:r>
    </w:p>
    <w:p w14:paraId="721B61DC" w14:textId="77777777" w:rsidR="00FB59F0" w:rsidRDefault="00FB59F0" w:rsidP="00FB59F0">
      <w:r w:rsidRPr="00651168">
        <w:t xml:space="preserve">This guide has been created to </w:t>
      </w:r>
      <w:r>
        <w:t>assist tradespeople with the contractor onsite registration and sign in/out process when attending sites managed by FM Essentials.</w:t>
      </w:r>
    </w:p>
    <w:p w14:paraId="3707FBFD" w14:textId="77777777" w:rsidR="00D67EC8" w:rsidRDefault="00FB59F0" w:rsidP="00D67EC8">
      <w:r>
        <w:t xml:space="preserve">For any queries or to report QR Code software issues, Contractors </w:t>
      </w:r>
      <w:r w:rsidR="007B3344">
        <w:t>can</w:t>
      </w:r>
      <w:r>
        <w:t xml:space="preserve"> email </w:t>
      </w:r>
      <w:r w:rsidR="00D67EC8">
        <w:t xml:space="preserve">fmXpert Support at </w:t>
      </w:r>
      <w:hyperlink r:id="rId14" w:history="1">
        <w:r w:rsidR="00D67EC8" w:rsidRPr="003A267E">
          <w:rPr>
            <w:rStyle w:val="Hyperlink"/>
          </w:rPr>
          <w:t>support@fmessentials.com.au</w:t>
        </w:r>
      </w:hyperlink>
      <w:r w:rsidR="00D67EC8">
        <w:t xml:space="preserve"> or call on </w:t>
      </w:r>
      <w:r w:rsidR="00D67EC8">
        <w:rPr>
          <w:b/>
        </w:rPr>
        <w:t>(03) 9411 1222 and select option 3.</w:t>
      </w:r>
    </w:p>
    <w:p w14:paraId="790A514E" w14:textId="787EE444" w:rsidR="00FB59F0" w:rsidRDefault="00FB59F0" w:rsidP="00FB59F0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485"/>
      </w:tblGrid>
      <w:tr w:rsidR="00FB59F0" w14:paraId="41EFA252" w14:textId="77777777" w:rsidTr="00561AB6">
        <w:tc>
          <w:tcPr>
            <w:tcW w:w="4531" w:type="dxa"/>
          </w:tcPr>
          <w:p w14:paraId="1BDE1513" w14:textId="77777777" w:rsidR="00FB59F0" w:rsidRPr="00324FAC" w:rsidRDefault="00FB59F0" w:rsidP="00561AB6">
            <w:pPr>
              <w:jc w:val="center"/>
              <w:rPr>
                <w:i/>
              </w:rPr>
            </w:pPr>
            <w:r w:rsidRPr="00324FAC">
              <w:rPr>
                <w:b/>
                <w:i/>
              </w:rPr>
              <w:t>Example</w:t>
            </w:r>
            <w:r w:rsidRPr="00F625A5">
              <w:rPr>
                <w:b/>
                <w:i/>
              </w:rPr>
              <w:t>;</w:t>
            </w:r>
            <w:r w:rsidRPr="00324FAC">
              <w:rPr>
                <w:i/>
              </w:rPr>
              <w:t xml:space="preserve"> QR code scanner</w:t>
            </w:r>
          </w:p>
        </w:tc>
        <w:tc>
          <w:tcPr>
            <w:tcW w:w="4485" w:type="dxa"/>
          </w:tcPr>
          <w:p w14:paraId="31DB3792" w14:textId="54D18D41" w:rsidR="00FB59F0" w:rsidRPr="00324FAC" w:rsidRDefault="00FB59F0" w:rsidP="00561AB6">
            <w:pPr>
              <w:jc w:val="center"/>
              <w:rPr>
                <w:i/>
              </w:rPr>
            </w:pPr>
            <w:r w:rsidRPr="00324FAC">
              <w:rPr>
                <w:b/>
                <w:i/>
              </w:rPr>
              <w:t>Exampl</w:t>
            </w:r>
            <w:r w:rsidRPr="00F625A5">
              <w:rPr>
                <w:b/>
                <w:i/>
              </w:rPr>
              <w:t>e;</w:t>
            </w:r>
            <w:r w:rsidRPr="00324FAC">
              <w:rPr>
                <w:i/>
              </w:rPr>
              <w:t xml:space="preserve"> Contractor Sign in/out </w:t>
            </w:r>
            <w:r w:rsidR="001E6D47">
              <w:rPr>
                <w:i/>
              </w:rPr>
              <w:t>p</w:t>
            </w:r>
            <w:r w:rsidRPr="00324FAC">
              <w:rPr>
                <w:i/>
              </w:rPr>
              <w:t>oint</w:t>
            </w:r>
            <w:r>
              <w:rPr>
                <w:i/>
              </w:rPr>
              <w:t xml:space="preserve"> Sticker</w:t>
            </w:r>
          </w:p>
        </w:tc>
      </w:tr>
    </w:tbl>
    <w:p w14:paraId="21330C2B" w14:textId="77777777" w:rsidR="00FB59F0" w:rsidRDefault="00FB59F0" w:rsidP="00FB59F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485"/>
      </w:tblGrid>
      <w:tr w:rsidR="00FB59F0" w14:paraId="2DC572A6" w14:textId="77777777" w:rsidTr="00561AB6">
        <w:tc>
          <w:tcPr>
            <w:tcW w:w="4531" w:type="dxa"/>
            <w:vAlign w:val="center"/>
          </w:tcPr>
          <w:p w14:paraId="3E668212" w14:textId="77777777" w:rsidR="00FB59F0" w:rsidRDefault="00FB59F0" w:rsidP="00561AB6">
            <w:pPr>
              <w:jc w:val="center"/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4384" behindDoc="1" locked="0" layoutInCell="1" allowOverlap="1" wp14:anchorId="0A2F06AD" wp14:editId="491FD01F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54610</wp:posOffset>
                  </wp:positionV>
                  <wp:extent cx="1830705" cy="3764280"/>
                  <wp:effectExtent l="57150" t="57150" r="74295" b="102870"/>
                  <wp:wrapTight wrapText="bothSides">
                    <wp:wrapPolygon edited="0">
                      <wp:start x="-674" y="-328"/>
                      <wp:lineTo x="-674" y="22081"/>
                      <wp:lineTo x="22027" y="22081"/>
                      <wp:lineTo x="22252" y="1640"/>
                      <wp:lineTo x="21802" y="0"/>
                      <wp:lineTo x="21802" y="-328"/>
                      <wp:lineTo x="-674" y="-328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QR Code Screenshot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705" cy="3764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D98CC12" w14:textId="77777777" w:rsidR="00FB59F0" w:rsidRDefault="00FB59F0" w:rsidP="00561AB6">
            <w:pPr>
              <w:jc w:val="center"/>
            </w:pPr>
          </w:p>
          <w:p w14:paraId="69D9BF14" w14:textId="77777777" w:rsidR="00FB59F0" w:rsidRDefault="00FB59F0" w:rsidP="00561AB6">
            <w:pPr>
              <w:jc w:val="center"/>
            </w:pPr>
          </w:p>
        </w:tc>
        <w:tc>
          <w:tcPr>
            <w:tcW w:w="4485" w:type="dxa"/>
            <w:vAlign w:val="center"/>
          </w:tcPr>
          <w:p w14:paraId="61845BDF" w14:textId="77777777" w:rsidR="00FB59F0" w:rsidRDefault="00FB59F0" w:rsidP="00561AB6">
            <w:pPr>
              <w:jc w:val="center"/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5408" behindDoc="1" locked="0" layoutInCell="1" allowOverlap="1" wp14:anchorId="648014B8" wp14:editId="20A7C06C">
                  <wp:simplePos x="0" y="0"/>
                  <wp:positionH relativeFrom="column">
                    <wp:posOffset>429895</wp:posOffset>
                  </wp:positionH>
                  <wp:positionV relativeFrom="paragraph">
                    <wp:posOffset>-3175</wp:posOffset>
                  </wp:positionV>
                  <wp:extent cx="1949450" cy="3787775"/>
                  <wp:effectExtent l="0" t="0" r="0" b="3175"/>
                  <wp:wrapTight wrapText="bothSides">
                    <wp:wrapPolygon edited="0">
                      <wp:start x="1900" y="0"/>
                      <wp:lineTo x="0" y="652"/>
                      <wp:lineTo x="0" y="20097"/>
                      <wp:lineTo x="211" y="20858"/>
                      <wp:lineTo x="1689" y="21509"/>
                      <wp:lineTo x="1900" y="21509"/>
                      <wp:lineTo x="19419" y="21509"/>
                      <wp:lineTo x="19630" y="21509"/>
                      <wp:lineTo x="21107" y="20858"/>
                      <wp:lineTo x="21319" y="20315"/>
                      <wp:lineTo x="21319" y="652"/>
                      <wp:lineTo x="19419" y="0"/>
                      <wp:lineTo x="1900" y="0"/>
                    </wp:wrapPolygon>
                  </wp:wrapTight>
                  <wp:docPr id="20" name="Picture 20" descr="C:\Users\troy\AppData\Local\Microsoft\Windows\INetCache\Content.Word\FINAL - Example of Contractor Sign in Poi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roy\AppData\Local\Microsoft\Windows\INetCache\Content.Word\FINAL - Example of Contractor Sign in Poi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378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ACC0EB8" w14:textId="77777777" w:rsidR="00FB59F0" w:rsidRDefault="00FB59F0" w:rsidP="00FB59F0"/>
    <w:p w14:paraId="4C40A6C9" w14:textId="77777777" w:rsidR="004529C4" w:rsidRDefault="004529C4" w:rsidP="00FB59F0">
      <w:pPr>
        <w:rPr>
          <w:sz w:val="24"/>
          <w:szCs w:val="24"/>
        </w:rPr>
      </w:pPr>
    </w:p>
    <w:p w14:paraId="04BCF233" w14:textId="2230575D" w:rsidR="00FB59F0" w:rsidRDefault="004529C4" w:rsidP="004529C4">
      <w:pPr>
        <w:jc w:val="center"/>
      </w:pPr>
      <w:r w:rsidRPr="00D54D76">
        <w:rPr>
          <w:sz w:val="24"/>
          <w:szCs w:val="24"/>
        </w:rPr>
        <w:t xml:space="preserve">At </w:t>
      </w:r>
      <w:proofErr w:type="spellStart"/>
      <w:r>
        <w:rPr>
          <w:sz w:val="24"/>
          <w:szCs w:val="24"/>
        </w:rPr>
        <w:t>VincentCare’s</w:t>
      </w:r>
      <w:proofErr w:type="spellEnd"/>
      <w:r>
        <w:rPr>
          <w:sz w:val="24"/>
          <w:szCs w:val="24"/>
        </w:rPr>
        <w:t xml:space="preserve"> </w:t>
      </w:r>
      <w:r w:rsidRPr="00D54D76">
        <w:rPr>
          <w:sz w:val="24"/>
          <w:szCs w:val="24"/>
        </w:rPr>
        <w:t xml:space="preserve">Ozanam House site the branded </w:t>
      </w:r>
      <w:hyperlink r:id="rId17" w:history="1">
        <w:r w:rsidRPr="00D54D76">
          <w:rPr>
            <w:rStyle w:val="Hyperlink"/>
            <w:sz w:val="24"/>
            <w:szCs w:val="24"/>
          </w:rPr>
          <w:t>QR Code</w:t>
        </w:r>
      </w:hyperlink>
      <w:r w:rsidRPr="00D54D76">
        <w:rPr>
          <w:rStyle w:val="Hyperlink"/>
          <w:sz w:val="24"/>
          <w:szCs w:val="24"/>
        </w:rPr>
        <w:t>s</w:t>
      </w:r>
      <w:r w:rsidRPr="00D54D76">
        <w:rPr>
          <w:sz w:val="24"/>
          <w:szCs w:val="24"/>
        </w:rPr>
        <w:t xml:space="preserve"> can be found at </w:t>
      </w:r>
      <w:r w:rsidRPr="004529C4">
        <w:rPr>
          <w:sz w:val="24"/>
          <w:szCs w:val="24"/>
          <w:u w:val="single"/>
        </w:rPr>
        <w:t>front reception</w:t>
      </w:r>
      <w:r w:rsidRPr="00D54D76">
        <w:rPr>
          <w:sz w:val="24"/>
          <w:szCs w:val="24"/>
        </w:rPr>
        <w:t xml:space="preserve">. Contractors are required to scan the QR Code on arrival using any internet accessible mobile device. </w:t>
      </w:r>
      <w:r w:rsidR="00FB59F0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936"/>
        <w:gridCol w:w="3276"/>
      </w:tblGrid>
      <w:tr w:rsidR="00FB59F0" w14:paraId="1466CF5A" w14:textId="77777777" w:rsidTr="00561AB6">
        <w:tc>
          <w:tcPr>
            <w:tcW w:w="4819" w:type="dxa"/>
            <w:vAlign w:val="center"/>
          </w:tcPr>
          <w:p w14:paraId="592AF3AF" w14:textId="77777777" w:rsidR="00FB59F0" w:rsidRPr="00FB526E" w:rsidRDefault="00FB59F0" w:rsidP="00252A78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lastRenderedPageBreak/>
              <w:t>STEP 1</w:t>
            </w:r>
          </w:p>
          <w:p w14:paraId="5FD35F6F" w14:textId="77777777" w:rsidR="00FB59F0" w:rsidRDefault="00FB59F0" w:rsidP="00252A78">
            <w:pPr>
              <w:jc w:val="center"/>
              <w:rPr>
                <w:noProof/>
                <w:lang w:eastAsia="en-AU" w:bidi="ar-SA"/>
              </w:rPr>
            </w:pPr>
          </w:p>
          <w:p w14:paraId="4B00FD84" w14:textId="77777777" w:rsidR="00FB59F0" w:rsidRDefault="00FB59F0" w:rsidP="00252A78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Scan QR Code &amp; Log In</w:t>
            </w:r>
          </w:p>
          <w:p w14:paraId="000A82C7" w14:textId="77777777" w:rsidR="00FB59F0" w:rsidRDefault="00FB59F0" w:rsidP="00252A78">
            <w:pPr>
              <w:jc w:val="center"/>
              <w:rPr>
                <w:noProof/>
                <w:lang w:eastAsia="en-AU" w:bidi="ar-SA"/>
              </w:rPr>
            </w:pPr>
          </w:p>
          <w:p w14:paraId="6FD46CF4" w14:textId="77777777" w:rsidR="00252A78" w:rsidRDefault="00FB59F0" w:rsidP="00252A78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Upon scanning the QR code you will be directed to the fmXpert job management system login page.</w:t>
            </w:r>
          </w:p>
          <w:p w14:paraId="096D1653" w14:textId="77777777" w:rsidR="00252A78" w:rsidRDefault="00252A78" w:rsidP="00252A78">
            <w:pPr>
              <w:jc w:val="center"/>
              <w:rPr>
                <w:noProof/>
                <w:lang w:eastAsia="en-AU" w:bidi="ar-SA"/>
              </w:rPr>
            </w:pPr>
          </w:p>
          <w:p w14:paraId="3B87C70A" w14:textId="4364B47E" w:rsidR="00FB59F0" w:rsidRDefault="00FF2778" w:rsidP="00252A78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 xml:space="preserve">This step will validate that the company and or contractor have the correct </w:t>
            </w:r>
            <w:r w:rsidR="007E4C54">
              <w:rPr>
                <w:noProof/>
                <w:lang w:eastAsia="en-AU" w:bidi="ar-SA"/>
              </w:rPr>
              <w:t>and valid credentials to be on site.</w:t>
            </w:r>
          </w:p>
        </w:tc>
        <w:tc>
          <w:tcPr>
            <w:tcW w:w="936" w:type="dxa"/>
            <w:vAlign w:val="center"/>
          </w:tcPr>
          <w:p w14:paraId="62EBA585" w14:textId="23DC43B2" w:rsidR="00FB59F0" w:rsidRDefault="00FB59F0" w:rsidP="00252A78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3276" w:type="dxa"/>
          </w:tcPr>
          <w:p w14:paraId="3F99C699" w14:textId="77777777" w:rsidR="002809D4" w:rsidRDefault="002809D4" w:rsidP="00252A78">
            <w:pPr>
              <w:jc w:val="center"/>
              <w:rPr>
                <w:noProof/>
                <w:lang w:eastAsia="en-AU"/>
              </w:rPr>
            </w:pPr>
          </w:p>
          <w:p w14:paraId="0539C5D2" w14:textId="3332D172" w:rsidR="00FB59F0" w:rsidRDefault="00FB59F0" w:rsidP="00252A78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58752" behindDoc="1" locked="0" layoutInCell="1" allowOverlap="1" wp14:anchorId="5E8DA016" wp14:editId="7A435650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59055</wp:posOffset>
                  </wp:positionV>
                  <wp:extent cx="1803400" cy="3707875"/>
                  <wp:effectExtent l="76200" t="57150" r="63500" b="102235"/>
                  <wp:wrapTight wrapText="bothSides">
                    <wp:wrapPolygon edited="0">
                      <wp:start x="-685" y="-333"/>
                      <wp:lineTo x="-913" y="22085"/>
                      <wp:lineTo x="22132" y="22085"/>
                      <wp:lineTo x="22132" y="1665"/>
                      <wp:lineTo x="21676" y="0"/>
                      <wp:lineTo x="21676" y="-333"/>
                      <wp:lineTo x="-685" y="-333"/>
                    </wp:wrapPolygon>
                  </wp:wrapTight>
                  <wp:docPr id="11" name="Picture 11" descr="C:\Users\troy\AppData\Local\Microsoft\Windows\INetCache\Content.Word\Screenshot_20170809-1224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roy\AppData\Local\Microsoft\Windows\INetCache\Content.Word\Screenshot_20170809-1224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370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59F0" w14:paraId="1013C577" w14:textId="77777777" w:rsidTr="00561AB6">
        <w:tc>
          <w:tcPr>
            <w:tcW w:w="4819" w:type="dxa"/>
            <w:vAlign w:val="center"/>
          </w:tcPr>
          <w:p w14:paraId="472D5CCD" w14:textId="77777777" w:rsidR="00FB59F0" w:rsidRPr="00FB526E" w:rsidRDefault="00FB59F0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>STEP 2</w:t>
            </w:r>
          </w:p>
          <w:p w14:paraId="324E0BA6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7721BDB6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Review active Jobs</w:t>
            </w:r>
          </w:p>
          <w:p w14:paraId="6477EA39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67617754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Once signed in, review and select the Job ID (work order) you are there to commence.</w:t>
            </w:r>
          </w:p>
          <w:p w14:paraId="212BBD90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6B5BC9C0" w14:textId="03468003" w:rsidR="00FB59F0" w:rsidRPr="002F21FC" w:rsidRDefault="00FB59F0" w:rsidP="00E2773E">
            <w:pPr>
              <w:jc w:val="center"/>
              <w:rPr>
                <w:i/>
                <w:noProof/>
                <w:lang w:eastAsia="en-AU" w:bidi="ar-SA"/>
              </w:rPr>
            </w:pPr>
            <w:r w:rsidRPr="002809D4">
              <w:rPr>
                <w:i/>
                <w:noProof/>
                <w:lang w:eastAsia="en-AU" w:bidi="ar-SA"/>
              </w:rPr>
              <w:t>No</w:t>
            </w:r>
            <w:r w:rsidRPr="002F21FC">
              <w:rPr>
                <w:i/>
                <w:noProof/>
                <w:lang w:eastAsia="en-AU" w:bidi="ar-SA"/>
              </w:rPr>
              <w:t xml:space="preserve">te: </w:t>
            </w:r>
            <w:r w:rsidR="00E12E5F" w:rsidRPr="002F21FC">
              <w:rPr>
                <w:i/>
                <w:noProof/>
                <w:lang w:eastAsia="en-AU" w:bidi="ar-SA"/>
              </w:rPr>
              <w:t>O</w:t>
            </w:r>
            <w:r w:rsidRPr="002F21FC">
              <w:rPr>
                <w:i/>
                <w:noProof/>
                <w:lang w:eastAsia="en-AU" w:bidi="ar-SA"/>
              </w:rPr>
              <w:t>nly Jobs specific to the site you are on and the company you work for will appear on the list.</w:t>
            </w:r>
          </w:p>
          <w:p w14:paraId="3B57CDA6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32793FBC" w14:textId="1E13DAFA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Multip</w:t>
            </w:r>
            <w:r w:rsidR="00E12E5F">
              <w:rPr>
                <w:noProof/>
                <w:lang w:eastAsia="en-AU" w:bidi="ar-SA"/>
              </w:rPr>
              <w:t>le</w:t>
            </w:r>
            <w:r>
              <w:rPr>
                <w:noProof/>
                <w:lang w:eastAsia="en-AU" w:bidi="ar-SA"/>
              </w:rPr>
              <w:t xml:space="preserve"> Technicians can log into the same Job to record their activity against the Job (work order). </w:t>
            </w:r>
            <w:r w:rsidR="00B17AD7">
              <w:rPr>
                <w:noProof/>
                <w:lang w:eastAsia="en-AU" w:bidi="ar-SA"/>
              </w:rPr>
              <w:br/>
            </w:r>
            <w:r w:rsidR="00B17AD7">
              <w:rPr>
                <w:noProof/>
                <w:lang w:eastAsia="en-AU" w:bidi="ar-SA"/>
              </w:rPr>
              <w:br/>
            </w:r>
            <w:r w:rsidRPr="00B17AD7">
              <w:rPr>
                <w:i/>
                <w:noProof/>
                <w:lang w:eastAsia="en-AU" w:bidi="ar-SA"/>
              </w:rPr>
              <w:t xml:space="preserve">Note that if another technician is due to attend to the same Job after you, you must not complete the Job, you must select </w:t>
            </w:r>
            <w:r w:rsidR="00D4623C" w:rsidRPr="00B17AD7">
              <w:rPr>
                <w:i/>
                <w:noProof/>
                <w:lang w:eastAsia="en-AU" w:bidi="ar-SA"/>
              </w:rPr>
              <w:t xml:space="preserve">“no, </w:t>
            </w:r>
            <w:r w:rsidRPr="00B17AD7">
              <w:rPr>
                <w:i/>
                <w:noProof/>
                <w:lang w:eastAsia="en-AU" w:bidi="ar-SA"/>
              </w:rPr>
              <w:t xml:space="preserve">further works </w:t>
            </w:r>
            <w:r w:rsidR="00D4623C" w:rsidRPr="00B17AD7">
              <w:rPr>
                <w:i/>
                <w:noProof/>
                <w:lang w:eastAsia="en-AU" w:bidi="ar-SA"/>
              </w:rPr>
              <w:t xml:space="preserve">are </w:t>
            </w:r>
            <w:r w:rsidRPr="00B17AD7">
              <w:rPr>
                <w:i/>
                <w:noProof/>
                <w:lang w:eastAsia="en-AU" w:bidi="ar-SA"/>
              </w:rPr>
              <w:t>required</w:t>
            </w:r>
            <w:r w:rsidR="00D4623C" w:rsidRPr="00B17AD7">
              <w:rPr>
                <w:i/>
                <w:noProof/>
                <w:lang w:eastAsia="en-AU" w:bidi="ar-SA"/>
              </w:rPr>
              <w:t>”</w:t>
            </w:r>
            <w:r w:rsidRPr="00B17AD7">
              <w:rPr>
                <w:i/>
                <w:noProof/>
                <w:lang w:eastAsia="en-AU" w:bidi="ar-SA"/>
              </w:rPr>
              <w:t>.</w:t>
            </w:r>
          </w:p>
        </w:tc>
        <w:tc>
          <w:tcPr>
            <w:tcW w:w="936" w:type="dxa"/>
            <w:vAlign w:val="center"/>
          </w:tcPr>
          <w:p w14:paraId="708ECE62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3276" w:type="dxa"/>
          </w:tcPr>
          <w:p w14:paraId="3190838F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0288" behindDoc="1" locked="0" layoutInCell="1" allowOverlap="1" wp14:anchorId="0453319A" wp14:editId="06A2A23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803655" cy="3708400"/>
                  <wp:effectExtent l="76200" t="57150" r="63500" b="101600"/>
                  <wp:wrapTight wrapText="bothSides">
                    <wp:wrapPolygon edited="0">
                      <wp:start x="-685" y="-333"/>
                      <wp:lineTo x="-913" y="22081"/>
                      <wp:lineTo x="22132" y="22081"/>
                      <wp:lineTo x="22132" y="1664"/>
                      <wp:lineTo x="21676" y="0"/>
                      <wp:lineTo x="21676" y="-333"/>
                      <wp:lineTo x="-685" y="-333"/>
                    </wp:wrapPolygon>
                  </wp:wrapTight>
                  <wp:docPr id="12" name="Picture 12" descr="C:\Users\troy\AppData\Local\Microsoft\Windows\INetCache\Content.Word\Screenshot_20170809-1013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roy\AppData\Local\Microsoft\Windows\INetCache\Content.Word\Screenshot_20170809-1013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655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59F0" w14:paraId="70B2A597" w14:textId="77777777" w:rsidTr="00561AB6">
        <w:tc>
          <w:tcPr>
            <w:tcW w:w="4819" w:type="dxa"/>
            <w:vAlign w:val="center"/>
          </w:tcPr>
          <w:p w14:paraId="618B28C4" w14:textId="77777777" w:rsidR="00FB59F0" w:rsidRPr="00FB526E" w:rsidRDefault="00FB59F0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lastRenderedPageBreak/>
              <w:t>STEP 3</w:t>
            </w:r>
          </w:p>
          <w:p w14:paraId="32A7CC6F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6A5A8102" w14:textId="2CB38924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Confirm Job det</w:t>
            </w:r>
            <w:r w:rsidR="001D39DC">
              <w:rPr>
                <w:noProof/>
                <w:lang w:eastAsia="en-AU" w:bidi="ar-SA"/>
              </w:rPr>
              <w:t>ai</w:t>
            </w:r>
            <w:r>
              <w:rPr>
                <w:noProof/>
                <w:lang w:eastAsia="en-AU" w:bidi="ar-SA"/>
              </w:rPr>
              <w:t>ls &amp; start work</w:t>
            </w:r>
          </w:p>
          <w:p w14:paraId="2D141CE5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77A537A2" w14:textId="64E31C4A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 xml:space="preserve">Review the Job to ensure you have selected the right work order and select </w:t>
            </w:r>
            <w:r w:rsidR="00D4623C">
              <w:rPr>
                <w:noProof/>
                <w:lang w:eastAsia="en-AU" w:bidi="ar-SA"/>
              </w:rPr>
              <w:t>‘</w:t>
            </w:r>
            <w:r>
              <w:rPr>
                <w:noProof/>
                <w:lang w:eastAsia="en-AU" w:bidi="ar-SA"/>
              </w:rPr>
              <w:t>Start Work</w:t>
            </w:r>
            <w:r w:rsidR="00D4623C">
              <w:rPr>
                <w:noProof/>
                <w:lang w:eastAsia="en-AU" w:bidi="ar-SA"/>
              </w:rPr>
              <w:t>’</w:t>
            </w:r>
            <w:r>
              <w:rPr>
                <w:noProof/>
                <w:lang w:eastAsia="en-AU" w:bidi="ar-SA"/>
              </w:rPr>
              <w:t>.</w:t>
            </w:r>
          </w:p>
          <w:p w14:paraId="185435C5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719F7A0A" w14:textId="305335DF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This will record your start time on fmXpert</w:t>
            </w:r>
            <w:r w:rsidR="00D4623C">
              <w:rPr>
                <w:noProof/>
                <w:lang w:eastAsia="en-AU" w:bidi="ar-SA"/>
              </w:rPr>
              <w:t xml:space="preserve">, </w:t>
            </w:r>
            <w:r>
              <w:rPr>
                <w:noProof/>
                <w:lang w:eastAsia="en-AU" w:bidi="ar-SA"/>
              </w:rPr>
              <w:t xml:space="preserve">notify the requestor and </w:t>
            </w:r>
            <w:r w:rsidR="00D4623C">
              <w:rPr>
                <w:noProof/>
                <w:lang w:eastAsia="en-AU" w:bidi="ar-SA"/>
              </w:rPr>
              <w:t>site contact</w:t>
            </w:r>
            <w:r>
              <w:rPr>
                <w:noProof/>
                <w:lang w:eastAsia="en-AU" w:bidi="ar-SA"/>
              </w:rPr>
              <w:t xml:space="preserve"> of your arrival.</w:t>
            </w:r>
          </w:p>
          <w:p w14:paraId="0E19C9AC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059E167C" w14:textId="77777777" w:rsidR="00FB59F0" w:rsidRPr="00E2773E" w:rsidRDefault="00983626" w:rsidP="00E2773E">
            <w:pPr>
              <w:jc w:val="center"/>
              <w:rPr>
                <w:i/>
                <w:noProof/>
                <w:lang w:eastAsia="en-AU" w:bidi="ar-SA"/>
              </w:rPr>
            </w:pPr>
            <w:r w:rsidRPr="00E2773E">
              <w:rPr>
                <w:i/>
                <w:noProof/>
                <w:lang w:eastAsia="en-AU" w:bidi="ar-SA"/>
              </w:rPr>
              <w:t>This message will appear when you have successfully started the job;</w:t>
            </w:r>
          </w:p>
          <w:p w14:paraId="6F78523B" w14:textId="77777777" w:rsidR="00983626" w:rsidRDefault="00983626" w:rsidP="00E2773E">
            <w:pPr>
              <w:jc w:val="center"/>
              <w:rPr>
                <w:noProof/>
              </w:rPr>
            </w:pPr>
          </w:p>
          <w:p w14:paraId="0E5A7EAA" w14:textId="001CE48B" w:rsidR="00983626" w:rsidRDefault="00983626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</w:rPr>
              <w:drawing>
                <wp:inline distT="0" distB="0" distL="0" distR="0" wp14:anchorId="1E98F17C" wp14:editId="0AFADAAB">
                  <wp:extent cx="1346200" cy="326884"/>
                  <wp:effectExtent l="0" t="0" r="6350" b="0"/>
                  <wp:docPr id="6" name="Picture 6" descr="cid:image001.jpg@01D45B29.A5D76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45B29.A5D763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3" t="19448" r="46979" b="13773"/>
                          <a:stretch/>
                        </pic:blipFill>
                        <pic:spPr bwMode="auto">
                          <a:xfrm>
                            <a:off x="0" y="0"/>
                            <a:ext cx="1383910" cy="336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vAlign w:val="center"/>
          </w:tcPr>
          <w:p w14:paraId="40B9F58E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3276" w:type="dxa"/>
          </w:tcPr>
          <w:p w14:paraId="390E3276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1312" behindDoc="1" locked="0" layoutInCell="1" allowOverlap="1" wp14:anchorId="2835AD1D" wp14:editId="2E3EED8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794389" cy="3689350"/>
                  <wp:effectExtent l="76200" t="57150" r="73025" b="101600"/>
                  <wp:wrapTight wrapText="bothSides">
                    <wp:wrapPolygon edited="0">
                      <wp:start x="-688" y="-335"/>
                      <wp:lineTo x="-918" y="22083"/>
                      <wp:lineTo x="22250" y="22083"/>
                      <wp:lineTo x="22250" y="1673"/>
                      <wp:lineTo x="21791" y="0"/>
                      <wp:lineTo x="21791" y="-335"/>
                      <wp:lineTo x="-688" y="-335"/>
                    </wp:wrapPolygon>
                  </wp:wrapTight>
                  <wp:docPr id="14" name="Picture 14" descr="C:\Users\troy\AppData\Local\Microsoft\Windows\INetCache\Content.Word\Screenshot_20170809-1013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roy\AppData\Local\Microsoft\Windows\INetCache\Content.Word\Screenshot_20170809-1013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389" cy="368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59F0" w14:paraId="296A7587" w14:textId="77777777" w:rsidTr="00561AB6">
        <w:tc>
          <w:tcPr>
            <w:tcW w:w="4819" w:type="dxa"/>
            <w:vAlign w:val="center"/>
          </w:tcPr>
          <w:p w14:paraId="291A8B24" w14:textId="77777777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5AB909DA" w14:textId="77777777" w:rsidR="00BB5D26" w:rsidRDefault="00BB5D26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49FAB02D" w14:textId="77777777" w:rsidR="00BB5D26" w:rsidRDefault="00BB5D26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38893CE8" w14:textId="07BBC82A" w:rsidR="00B554FF" w:rsidRDefault="007E6888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>Step 4</w:t>
            </w:r>
          </w:p>
          <w:p w14:paraId="0345F168" w14:textId="77777777" w:rsidR="007E6888" w:rsidRDefault="007E6888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52C107D4" w14:textId="6DBFE435" w:rsidR="00B554FF" w:rsidRDefault="00B07477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>
              <w:rPr>
                <w:noProof/>
                <w:lang w:eastAsia="en-AU" w:bidi="ar-SA"/>
              </w:rPr>
              <w:t>Upon departure</w:t>
            </w:r>
            <w:r w:rsidR="00DC6693">
              <w:rPr>
                <w:noProof/>
                <w:lang w:eastAsia="en-AU" w:bidi="ar-SA"/>
              </w:rPr>
              <w:t xml:space="preserve"> or completion of the job</w:t>
            </w:r>
            <w:r>
              <w:rPr>
                <w:noProof/>
                <w:lang w:eastAsia="en-AU" w:bidi="ar-SA"/>
              </w:rPr>
              <w:t xml:space="preserve"> you are required to </w:t>
            </w:r>
            <w:r w:rsidRPr="008D3535">
              <w:rPr>
                <w:noProof/>
                <w:u w:val="single"/>
                <w:lang w:eastAsia="en-AU" w:bidi="ar-SA"/>
              </w:rPr>
              <w:t>re-scan the QR code</w:t>
            </w:r>
            <w:r>
              <w:rPr>
                <w:noProof/>
                <w:lang w:eastAsia="en-AU" w:bidi="ar-SA"/>
              </w:rPr>
              <w:t xml:space="preserve"> which will direct you back to the active Job (work order).</w:t>
            </w:r>
          </w:p>
          <w:p w14:paraId="4DFB0EF4" w14:textId="2A97F575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5A8FDA55" w14:textId="0CE86ACE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36F1F19E" w14:textId="77777777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733D115E" w14:textId="77777777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360E43F7" w14:textId="77777777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55F75665" w14:textId="77777777" w:rsidR="00B554FF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4D19B9E9" w14:textId="1AD9BBA4" w:rsidR="00B554FF" w:rsidRDefault="00B554FF" w:rsidP="002F26A7">
            <w:pPr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</w:p>
          <w:p w14:paraId="10879210" w14:textId="1EA30AFF" w:rsidR="00FB59F0" w:rsidRPr="00FB526E" w:rsidRDefault="00B554FF" w:rsidP="00E2773E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>
              <w:rPr>
                <w:noProof/>
                <w:lang w:eastAsia="en-AU"/>
              </w:rPr>
              <w:lastRenderedPageBreak/>
              <w:drawing>
                <wp:anchor distT="0" distB="0" distL="114300" distR="114300" simplePos="0" relativeHeight="251662336" behindDoc="1" locked="0" layoutInCell="1" allowOverlap="1" wp14:anchorId="3F2C2705" wp14:editId="7D602C8D">
                  <wp:simplePos x="0" y="0"/>
                  <wp:positionH relativeFrom="column">
                    <wp:posOffset>3893820</wp:posOffset>
                  </wp:positionH>
                  <wp:positionV relativeFrom="paragraph">
                    <wp:posOffset>109855</wp:posOffset>
                  </wp:positionV>
                  <wp:extent cx="1616075" cy="3324225"/>
                  <wp:effectExtent l="95250" t="57150" r="98425" b="123825"/>
                  <wp:wrapNone/>
                  <wp:docPr id="16" name="Picture 16" descr="C:\Users\troy\AppData\Local\Microsoft\Windows\INetCache\Content.Word\Screenshot_20170809-1015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roy\AppData\Local\Microsoft\Windows\INetCache\Content.Word\Screenshot_20170809-1015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332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B59F0"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 xml:space="preserve">STEP </w:t>
            </w:r>
            <w:r w:rsidR="00BB5D26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>5</w:t>
            </w:r>
          </w:p>
          <w:p w14:paraId="3BFB1B32" w14:textId="77777777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  <w:p w14:paraId="2B4F2D86" w14:textId="67C3321B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Updating the Job deta</w:t>
            </w:r>
            <w:r w:rsidR="00A33A61">
              <w:rPr>
                <w:noProof/>
                <w:lang w:eastAsia="en-AU" w:bidi="ar-SA"/>
              </w:rPr>
              <w:t>i</w:t>
            </w:r>
            <w:r>
              <w:rPr>
                <w:noProof/>
                <w:lang w:eastAsia="en-AU" w:bidi="ar-SA"/>
              </w:rPr>
              <w:t>ls</w:t>
            </w:r>
          </w:p>
          <w:p w14:paraId="55F40842" w14:textId="77777777" w:rsidR="00FB59F0" w:rsidRDefault="00FB59F0" w:rsidP="00095ABD">
            <w:pPr>
              <w:rPr>
                <w:noProof/>
                <w:lang w:eastAsia="en-AU" w:bidi="ar-SA"/>
              </w:rPr>
            </w:pPr>
          </w:p>
          <w:p w14:paraId="1A55C699" w14:textId="77777777" w:rsidR="00E2773E" w:rsidRDefault="00FB59F0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Update the “Work Done Today” field, attach a photo if required.</w:t>
            </w:r>
          </w:p>
          <w:p w14:paraId="389EB3D3" w14:textId="77777777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Completing &amp; Stop Work</w:t>
            </w:r>
          </w:p>
          <w:p w14:paraId="3B6586C3" w14:textId="77777777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</w:p>
          <w:p w14:paraId="40EFA9E7" w14:textId="77777777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If the Job has been completed select “Yes, job is complete”</w:t>
            </w:r>
          </w:p>
          <w:p w14:paraId="4555CC33" w14:textId="77777777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</w:p>
          <w:p w14:paraId="07878CBC" w14:textId="77777777" w:rsidR="00E2773E" w:rsidRPr="00E2773E" w:rsidRDefault="00E2773E" w:rsidP="00E2773E">
            <w:pPr>
              <w:jc w:val="center"/>
              <w:rPr>
                <w:i/>
                <w:noProof/>
                <w:lang w:eastAsia="en-AU" w:bidi="ar-SA"/>
              </w:rPr>
            </w:pPr>
            <w:r w:rsidRPr="00E2773E">
              <w:rPr>
                <w:i/>
                <w:noProof/>
                <w:lang w:eastAsia="en-AU" w:bidi="ar-SA"/>
              </w:rPr>
              <w:t>This message will appear when you have successfully sucessfully completed the job;</w:t>
            </w:r>
          </w:p>
          <w:p w14:paraId="762EB15B" w14:textId="77777777" w:rsidR="00E2773E" w:rsidRDefault="00E2773E" w:rsidP="00E2773E">
            <w:pPr>
              <w:jc w:val="center"/>
              <w:rPr>
                <w:noProof/>
              </w:rPr>
            </w:pPr>
          </w:p>
          <w:p w14:paraId="7856DE93" w14:textId="77777777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</w:rPr>
              <w:drawing>
                <wp:inline distT="0" distB="0" distL="0" distR="0" wp14:anchorId="698EEA3A" wp14:editId="4CAB1DE3">
                  <wp:extent cx="2311400" cy="341639"/>
                  <wp:effectExtent l="0" t="0" r="0" b="1270"/>
                  <wp:docPr id="7" name="Picture 7" descr="cid:9c1787bc-3169-441a-8151-2f72603c4c6b@ausprd01.prod.outloo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9c1787bc-3169-441a-8151-2f72603c4c6b@ausprd01.prod.outlook.co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62" t="15002" r="17968" b="20924"/>
                          <a:stretch/>
                        </pic:blipFill>
                        <pic:spPr bwMode="auto">
                          <a:xfrm>
                            <a:off x="0" y="0"/>
                            <a:ext cx="2429166" cy="35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9D0F4C9" w14:textId="695FC6AD" w:rsidR="00E2773E" w:rsidRDefault="00E2773E" w:rsidP="00E2773E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936" w:type="dxa"/>
            <w:vAlign w:val="center"/>
          </w:tcPr>
          <w:p w14:paraId="004B73CD" w14:textId="3CEB9D90" w:rsidR="00FB59F0" w:rsidRDefault="00FB59F0" w:rsidP="00E2773E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3276" w:type="dxa"/>
          </w:tcPr>
          <w:p w14:paraId="69A63C76" w14:textId="36087A26" w:rsidR="00FB59F0" w:rsidRDefault="00B07477" w:rsidP="00E2773E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7456" behindDoc="1" locked="0" layoutInCell="1" allowOverlap="1" wp14:anchorId="7E42DFAA" wp14:editId="14198887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156210</wp:posOffset>
                  </wp:positionV>
                  <wp:extent cx="1949450" cy="3787775"/>
                  <wp:effectExtent l="0" t="0" r="0" b="3175"/>
                  <wp:wrapNone/>
                  <wp:docPr id="8" name="Picture 8" descr="C:\Users\troy\AppData\Local\Microsoft\Windows\INetCache\Content.Word\FINAL - Example of Contractor Sign in Poi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roy\AppData\Local\Microsoft\Windows\INetCache\Content.Word\FINAL - Example of Contractor Sign in Poi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378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DB3C685" w14:textId="4295F055" w:rsidR="00007881" w:rsidRDefault="00007881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936"/>
        <w:gridCol w:w="3486"/>
      </w:tblGrid>
      <w:tr w:rsidR="00FB59F0" w14:paraId="47F46BE4" w14:textId="77777777" w:rsidTr="00E2773E">
        <w:trPr>
          <w:jc w:val="center"/>
        </w:trPr>
        <w:tc>
          <w:tcPr>
            <w:tcW w:w="4819" w:type="dxa"/>
            <w:vAlign w:val="center"/>
          </w:tcPr>
          <w:p w14:paraId="742B8B2A" w14:textId="119963D3" w:rsidR="00FB59F0" w:rsidRPr="00FB526E" w:rsidRDefault="00FB59F0" w:rsidP="00561AB6">
            <w:pPr>
              <w:jc w:val="center"/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</w:pPr>
            <w:r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 xml:space="preserve">STEP </w:t>
            </w:r>
            <w:r w:rsidR="00D27598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>5</w:t>
            </w:r>
            <w:r w:rsidRPr="00FB526E">
              <w:rPr>
                <w:b/>
                <w:noProof/>
                <w:color w:val="AC0039"/>
                <w:sz w:val="32"/>
                <w:u w:val="single"/>
                <w:lang w:eastAsia="en-AU" w:bidi="ar-SA"/>
              </w:rPr>
              <w:t xml:space="preserve"> (cont)</w:t>
            </w:r>
          </w:p>
          <w:p w14:paraId="19A9C44E" w14:textId="259D18C1" w:rsidR="00E2773E" w:rsidRDefault="00E2773E" w:rsidP="00E2773E">
            <w:pPr>
              <w:rPr>
                <w:noProof/>
                <w:lang w:eastAsia="en-AU" w:bidi="ar-SA"/>
              </w:rPr>
            </w:pPr>
          </w:p>
          <w:p w14:paraId="2A52AC78" w14:textId="6DCAD712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 xml:space="preserve">If the Job requires additional attendance by you or another tradesperson, select “No, further work required”, detail the futher works in the field below and provide an ETA. </w:t>
            </w:r>
          </w:p>
          <w:p w14:paraId="40AF4BBD" w14:textId="77777777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</w:p>
          <w:p w14:paraId="1FF96AD4" w14:textId="017663DC" w:rsidR="00FB59F0" w:rsidRPr="008A26C0" w:rsidRDefault="00FB59F0" w:rsidP="00561AB6">
            <w:pPr>
              <w:jc w:val="center"/>
              <w:rPr>
                <w:i/>
                <w:noProof/>
                <w:lang w:eastAsia="en-AU" w:bidi="ar-SA"/>
              </w:rPr>
            </w:pPr>
            <w:r w:rsidRPr="008A26C0">
              <w:rPr>
                <w:i/>
                <w:noProof/>
                <w:lang w:eastAsia="en-AU" w:bidi="ar-SA"/>
              </w:rPr>
              <w:t xml:space="preserve">Note: </w:t>
            </w:r>
            <w:r w:rsidR="00E2773E" w:rsidRPr="008A26C0">
              <w:rPr>
                <w:i/>
                <w:noProof/>
                <w:lang w:eastAsia="en-AU" w:bidi="ar-SA"/>
              </w:rPr>
              <w:t xml:space="preserve">The sytsem will allow it, however if </w:t>
            </w:r>
            <w:r w:rsidRPr="008A26C0">
              <w:rPr>
                <w:i/>
                <w:noProof/>
                <w:lang w:eastAsia="en-AU" w:bidi="ar-SA"/>
              </w:rPr>
              <w:t>the ETA is outside the current required date, you will</w:t>
            </w:r>
            <w:r w:rsidR="0032280F" w:rsidRPr="008A26C0">
              <w:rPr>
                <w:i/>
                <w:noProof/>
                <w:lang w:eastAsia="en-AU" w:bidi="ar-SA"/>
              </w:rPr>
              <w:t xml:space="preserve"> be</w:t>
            </w:r>
            <w:r w:rsidRPr="008A26C0">
              <w:rPr>
                <w:i/>
                <w:noProof/>
                <w:lang w:eastAsia="en-AU" w:bidi="ar-SA"/>
              </w:rPr>
              <w:t xml:space="preserve"> prompted to contact FM Essentials to extend</w:t>
            </w:r>
            <w:r w:rsidR="009F1342" w:rsidRPr="008A26C0">
              <w:rPr>
                <w:i/>
                <w:noProof/>
                <w:lang w:eastAsia="en-AU" w:bidi="ar-SA"/>
              </w:rPr>
              <w:t xml:space="preserve"> to the</w:t>
            </w:r>
            <w:r w:rsidRPr="008A26C0">
              <w:rPr>
                <w:i/>
                <w:noProof/>
                <w:lang w:eastAsia="en-AU" w:bidi="ar-SA"/>
              </w:rPr>
              <w:t xml:space="preserve"> required date. </w:t>
            </w:r>
          </w:p>
          <w:p w14:paraId="690DBB5B" w14:textId="77777777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</w:p>
          <w:p w14:paraId="4ED98346" w14:textId="77777777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  <w:r>
              <w:rPr>
                <w:noProof/>
                <w:lang w:eastAsia="en-AU" w:bidi="ar-SA"/>
              </w:rPr>
              <w:t>Once you have completed these details, select “Stop Work”</w:t>
            </w:r>
          </w:p>
          <w:p w14:paraId="098DFFE1" w14:textId="77777777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</w:p>
          <w:p w14:paraId="279E2059" w14:textId="77777777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</w:p>
          <w:p w14:paraId="784BC65A" w14:textId="2872CECC" w:rsidR="00FB59F0" w:rsidRPr="00E2773E" w:rsidRDefault="00E2773E" w:rsidP="00561AB6">
            <w:pPr>
              <w:jc w:val="center"/>
              <w:rPr>
                <w:i/>
                <w:noProof/>
                <w:lang w:eastAsia="en-AU" w:bidi="ar-SA"/>
              </w:rPr>
            </w:pPr>
            <w:r w:rsidRPr="00E2773E">
              <w:rPr>
                <w:i/>
                <w:noProof/>
                <w:lang w:eastAsia="en-AU" w:bidi="ar-SA"/>
              </w:rPr>
              <w:t xml:space="preserve">Actions taken in Step </w:t>
            </w:r>
            <w:r w:rsidR="008A26C0">
              <w:rPr>
                <w:i/>
                <w:noProof/>
                <w:lang w:eastAsia="en-AU" w:bidi="ar-SA"/>
              </w:rPr>
              <w:t>5</w:t>
            </w:r>
            <w:r w:rsidRPr="00E2773E">
              <w:rPr>
                <w:i/>
                <w:noProof/>
                <w:lang w:eastAsia="en-AU" w:bidi="ar-SA"/>
              </w:rPr>
              <w:t xml:space="preserve"> result in a</w:t>
            </w:r>
            <w:r w:rsidR="00983626" w:rsidRPr="00E2773E">
              <w:rPr>
                <w:i/>
                <w:noProof/>
                <w:lang w:eastAsia="en-AU" w:bidi="ar-SA"/>
              </w:rPr>
              <w:t xml:space="preserve"> </w:t>
            </w:r>
            <w:r w:rsidRPr="00E2773E">
              <w:rPr>
                <w:i/>
                <w:noProof/>
                <w:lang w:eastAsia="en-AU" w:bidi="ar-SA"/>
              </w:rPr>
              <w:t xml:space="preserve">time stamped </w:t>
            </w:r>
            <w:r w:rsidR="00983626" w:rsidRPr="00E2773E">
              <w:rPr>
                <w:i/>
                <w:noProof/>
                <w:lang w:eastAsia="en-AU" w:bidi="ar-SA"/>
              </w:rPr>
              <w:t>record your fin</w:t>
            </w:r>
            <w:r w:rsidR="00FB59F0" w:rsidRPr="00E2773E">
              <w:rPr>
                <w:i/>
                <w:noProof/>
                <w:lang w:eastAsia="en-AU" w:bidi="ar-SA"/>
              </w:rPr>
              <w:t>ish time on fmXpert</w:t>
            </w:r>
            <w:r w:rsidR="008F746F" w:rsidRPr="00E2773E">
              <w:rPr>
                <w:i/>
                <w:noProof/>
                <w:lang w:eastAsia="en-AU" w:bidi="ar-SA"/>
              </w:rPr>
              <w:t xml:space="preserve">, </w:t>
            </w:r>
            <w:r w:rsidRPr="00E2773E">
              <w:rPr>
                <w:i/>
                <w:noProof/>
                <w:lang w:eastAsia="en-AU" w:bidi="ar-SA"/>
              </w:rPr>
              <w:t xml:space="preserve">and </w:t>
            </w:r>
            <w:r w:rsidR="00FB59F0" w:rsidRPr="00E2773E">
              <w:rPr>
                <w:i/>
                <w:noProof/>
                <w:lang w:eastAsia="en-AU" w:bidi="ar-SA"/>
              </w:rPr>
              <w:t>notif</w:t>
            </w:r>
            <w:r w:rsidRPr="00E2773E">
              <w:rPr>
                <w:i/>
                <w:noProof/>
                <w:lang w:eastAsia="en-AU" w:bidi="ar-SA"/>
              </w:rPr>
              <w:t>ification to</w:t>
            </w:r>
            <w:r w:rsidR="00FB59F0" w:rsidRPr="00E2773E">
              <w:rPr>
                <w:i/>
                <w:noProof/>
                <w:lang w:eastAsia="en-AU" w:bidi="ar-SA"/>
              </w:rPr>
              <w:t xml:space="preserve"> the requestor and </w:t>
            </w:r>
            <w:r w:rsidR="008F746F" w:rsidRPr="00E2773E">
              <w:rPr>
                <w:i/>
                <w:noProof/>
                <w:lang w:eastAsia="en-AU" w:bidi="ar-SA"/>
              </w:rPr>
              <w:t>site contact</w:t>
            </w:r>
            <w:r w:rsidRPr="00E2773E">
              <w:rPr>
                <w:i/>
                <w:noProof/>
                <w:lang w:eastAsia="en-AU" w:bidi="ar-SA"/>
              </w:rPr>
              <w:t xml:space="preserve"> with</w:t>
            </w:r>
            <w:r w:rsidR="00FB59F0" w:rsidRPr="00E2773E">
              <w:rPr>
                <w:i/>
                <w:noProof/>
                <w:lang w:eastAsia="en-AU" w:bidi="ar-SA"/>
              </w:rPr>
              <w:t xml:space="preserve"> details </w:t>
            </w:r>
            <w:r w:rsidRPr="00E2773E">
              <w:rPr>
                <w:i/>
                <w:noProof/>
                <w:lang w:eastAsia="en-AU" w:bidi="ar-SA"/>
              </w:rPr>
              <w:t>your time ons</w:t>
            </w:r>
            <w:r w:rsidR="008A26C0">
              <w:rPr>
                <w:i/>
                <w:noProof/>
                <w:lang w:eastAsia="en-AU" w:bidi="ar-SA"/>
              </w:rPr>
              <w:t>it</w:t>
            </w:r>
            <w:r w:rsidRPr="00E2773E">
              <w:rPr>
                <w:i/>
                <w:noProof/>
                <w:lang w:eastAsia="en-AU" w:bidi="ar-SA"/>
              </w:rPr>
              <w:t>e and comment you provide</w:t>
            </w:r>
            <w:r w:rsidR="00FB59F0" w:rsidRPr="00E2773E">
              <w:rPr>
                <w:i/>
                <w:noProof/>
                <w:lang w:eastAsia="en-AU" w:bidi="ar-SA"/>
              </w:rPr>
              <w:t xml:space="preserve"> </w:t>
            </w:r>
            <w:r w:rsidR="008F746F" w:rsidRPr="00E2773E">
              <w:rPr>
                <w:i/>
                <w:noProof/>
                <w:lang w:eastAsia="en-AU" w:bidi="ar-SA"/>
              </w:rPr>
              <w:t>within</w:t>
            </w:r>
            <w:r w:rsidR="00C2503F" w:rsidRPr="00E2773E">
              <w:rPr>
                <w:i/>
                <w:noProof/>
                <w:lang w:eastAsia="en-AU" w:bidi="ar-SA"/>
              </w:rPr>
              <w:t xml:space="preserve"> the</w:t>
            </w:r>
            <w:r w:rsidRPr="00E2773E">
              <w:rPr>
                <w:i/>
                <w:noProof/>
                <w:lang w:eastAsia="en-AU" w:bidi="ar-SA"/>
              </w:rPr>
              <w:t xml:space="preserve"> “W</w:t>
            </w:r>
            <w:r w:rsidR="00FB59F0" w:rsidRPr="00E2773E">
              <w:rPr>
                <w:i/>
                <w:noProof/>
                <w:lang w:eastAsia="en-AU" w:bidi="ar-SA"/>
              </w:rPr>
              <w:t>o</w:t>
            </w:r>
            <w:r w:rsidRPr="00E2773E">
              <w:rPr>
                <w:i/>
                <w:noProof/>
                <w:lang w:eastAsia="en-AU" w:bidi="ar-SA"/>
              </w:rPr>
              <w:t>rks Done T</w:t>
            </w:r>
            <w:r w:rsidR="00FB59F0" w:rsidRPr="00E2773E">
              <w:rPr>
                <w:i/>
                <w:noProof/>
                <w:lang w:eastAsia="en-AU" w:bidi="ar-SA"/>
              </w:rPr>
              <w:t>oday”</w:t>
            </w:r>
            <w:r w:rsidRPr="00E2773E">
              <w:rPr>
                <w:i/>
                <w:noProof/>
                <w:lang w:eastAsia="en-AU" w:bidi="ar-SA"/>
              </w:rPr>
              <w:t xml:space="preserve"> &amp; Details Further Works”</w:t>
            </w:r>
            <w:r w:rsidR="00C2503F" w:rsidRPr="00E2773E">
              <w:rPr>
                <w:i/>
                <w:noProof/>
                <w:lang w:eastAsia="en-AU" w:bidi="ar-SA"/>
              </w:rPr>
              <w:t xml:space="preserve"> field</w:t>
            </w:r>
            <w:r w:rsidR="00FB59F0" w:rsidRPr="00E2773E">
              <w:rPr>
                <w:i/>
                <w:noProof/>
                <w:lang w:eastAsia="en-AU" w:bidi="ar-SA"/>
              </w:rPr>
              <w:t xml:space="preserve">. </w:t>
            </w:r>
          </w:p>
          <w:p w14:paraId="29591507" w14:textId="77777777" w:rsidR="00FB59F0" w:rsidRDefault="00FB59F0" w:rsidP="008D2D02">
            <w:pPr>
              <w:rPr>
                <w:noProof/>
                <w:lang w:eastAsia="en-AU" w:bidi="ar-SA"/>
              </w:rPr>
            </w:pPr>
          </w:p>
          <w:p w14:paraId="6265F2D0" w14:textId="77777777" w:rsidR="002F26A7" w:rsidRDefault="002F26A7" w:rsidP="008D2D02">
            <w:pPr>
              <w:rPr>
                <w:noProof/>
                <w:lang w:eastAsia="en-AU" w:bidi="ar-SA"/>
              </w:rPr>
            </w:pPr>
          </w:p>
          <w:p w14:paraId="5E8481C4" w14:textId="5988710D" w:rsidR="002F26A7" w:rsidRDefault="002F26A7" w:rsidP="008D2D02">
            <w:pPr>
              <w:rPr>
                <w:noProof/>
                <w:lang w:eastAsia="en-AU" w:bidi="ar-SA"/>
              </w:rPr>
            </w:pPr>
          </w:p>
        </w:tc>
        <w:tc>
          <w:tcPr>
            <w:tcW w:w="936" w:type="dxa"/>
            <w:vAlign w:val="center"/>
          </w:tcPr>
          <w:p w14:paraId="1C732B2D" w14:textId="6637B74E" w:rsidR="00FB59F0" w:rsidRDefault="00FB59F0" w:rsidP="00561AB6">
            <w:pPr>
              <w:jc w:val="center"/>
              <w:rPr>
                <w:noProof/>
                <w:lang w:eastAsia="en-AU" w:bidi="ar-SA"/>
              </w:rPr>
            </w:pPr>
          </w:p>
        </w:tc>
        <w:tc>
          <w:tcPr>
            <w:tcW w:w="3276" w:type="dxa"/>
          </w:tcPr>
          <w:p w14:paraId="094C1CAA" w14:textId="0D57CDD0" w:rsidR="00FB59F0" w:rsidRDefault="00FB59F0" w:rsidP="00561AB6">
            <w:pPr>
              <w:rPr>
                <w:noProof/>
                <w:lang w:eastAsia="en-AU" w:bidi="ar-SA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3360" behindDoc="1" locked="0" layoutInCell="1" allowOverlap="1" wp14:anchorId="3DC6C3C6" wp14:editId="7E1F1142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85725</wp:posOffset>
                  </wp:positionV>
                  <wp:extent cx="1927860" cy="3964940"/>
                  <wp:effectExtent l="76200" t="57150" r="72390" b="92710"/>
                  <wp:wrapTight wrapText="bothSides">
                    <wp:wrapPolygon edited="0">
                      <wp:start x="-427" y="-311"/>
                      <wp:lineTo x="-854" y="-104"/>
                      <wp:lineTo x="-854" y="22001"/>
                      <wp:lineTo x="22198" y="22001"/>
                      <wp:lineTo x="21984" y="-311"/>
                      <wp:lineTo x="-427" y="-311"/>
                    </wp:wrapPolygon>
                  </wp:wrapTight>
                  <wp:docPr id="1" name="Picture 1" descr="C:\Users\troy\AppData\Local\Microsoft\Windows\INetCache\Content.Word\Screenshot_20170809-1656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roy\AppData\Local\Microsoft\Windows\INetCache\Content.Word\Screenshot_20170809-1656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860" cy="396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CD0E7C2" w14:textId="168D1418" w:rsidR="00FB59F0" w:rsidRPr="008D2D02" w:rsidRDefault="00FB59F0" w:rsidP="002F26A7">
      <w:pPr>
        <w:jc w:val="center"/>
        <w:rPr>
          <w:noProof/>
          <w:lang w:eastAsia="en-AU"/>
        </w:rPr>
      </w:pPr>
      <w:r>
        <w:rPr>
          <w:b/>
          <w:noProof/>
          <w:color w:val="AC0039"/>
          <w:sz w:val="32"/>
          <w:u w:val="single"/>
          <w:lang w:eastAsia="en-AU"/>
        </w:rPr>
        <w:lastRenderedPageBreak/>
        <w:t xml:space="preserve">STEP </w:t>
      </w:r>
      <w:r w:rsidR="008D2D02">
        <w:rPr>
          <w:b/>
          <w:noProof/>
          <w:color w:val="AC0039"/>
          <w:sz w:val="32"/>
          <w:u w:val="single"/>
          <w:lang w:eastAsia="en-AU"/>
        </w:rPr>
        <w:t>6</w:t>
      </w:r>
    </w:p>
    <w:p w14:paraId="2A232B9F" w14:textId="77777777" w:rsidR="00E2773E" w:rsidRDefault="00E2773E" w:rsidP="002F26A7">
      <w:pPr>
        <w:jc w:val="center"/>
        <w:rPr>
          <w:b/>
        </w:rPr>
      </w:pPr>
    </w:p>
    <w:p w14:paraId="05266FF9" w14:textId="279A8A54" w:rsidR="006A1E51" w:rsidRPr="00C57EC2" w:rsidRDefault="00FB59F0" w:rsidP="002F26A7">
      <w:pPr>
        <w:jc w:val="center"/>
        <w:rPr>
          <w:b/>
        </w:rPr>
      </w:pPr>
      <w:r w:rsidRPr="00946C39">
        <w:rPr>
          <w:b/>
        </w:rPr>
        <w:t xml:space="preserve">Ensure that you also sign </w:t>
      </w:r>
      <w:r w:rsidR="008D2D02">
        <w:rPr>
          <w:b/>
        </w:rPr>
        <w:t>out</w:t>
      </w:r>
      <w:r w:rsidRPr="00946C39">
        <w:rPr>
          <w:b/>
        </w:rPr>
        <w:t xml:space="preserve"> on any other onsite paper based or electronic system visitor / attendance registers.</w:t>
      </w:r>
    </w:p>
    <w:p w14:paraId="3A59B542" w14:textId="77777777" w:rsidR="007B3344" w:rsidRPr="00234EDC" w:rsidRDefault="007B3344" w:rsidP="002F26A7">
      <w:pPr>
        <w:jc w:val="center"/>
        <w:rPr>
          <w:sz w:val="12"/>
        </w:rPr>
      </w:pPr>
    </w:p>
    <w:p w14:paraId="7ECF7F3E" w14:textId="77777777" w:rsidR="00E2773E" w:rsidRPr="005A6BD0" w:rsidRDefault="00E2773E" w:rsidP="002F26A7">
      <w:pPr>
        <w:rPr>
          <w:i/>
          <w:sz w:val="18"/>
        </w:rPr>
      </w:pPr>
      <w:r w:rsidRPr="005A6BD0">
        <w:rPr>
          <w:i/>
          <w:sz w:val="18"/>
        </w:rPr>
        <w:t>NOTES;</w:t>
      </w:r>
    </w:p>
    <w:p w14:paraId="41AC642F" w14:textId="7370CBBE" w:rsidR="00E2773E" w:rsidRPr="005A6BD0" w:rsidRDefault="00E2773E" w:rsidP="002F26A7">
      <w:pPr>
        <w:rPr>
          <w:i/>
          <w:sz w:val="18"/>
        </w:rPr>
      </w:pPr>
      <w:r w:rsidRPr="005A6BD0">
        <w:rPr>
          <w:i/>
          <w:sz w:val="18"/>
        </w:rPr>
        <w:t xml:space="preserve">An Android smartphone (Samsung, HTC etc) user can download a free QR Code reader from the </w:t>
      </w:r>
      <w:proofErr w:type="spellStart"/>
      <w:r w:rsidRPr="005A6BD0">
        <w:rPr>
          <w:i/>
          <w:sz w:val="18"/>
        </w:rPr>
        <w:t>Playstore</w:t>
      </w:r>
      <w:proofErr w:type="spellEnd"/>
      <w:r w:rsidRPr="005A6BD0">
        <w:rPr>
          <w:i/>
          <w:sz w:val="18"/>
        </w:rPr>
        <w:t xml:space="preserve"> or use the built-in camera’s QR code scanning function.</w:t>
      </w:r>
    </w:p>
    <w:p w14:paraId="0D8C2BBB" w14:textId="10458E69" w:rsidR="00E2773E" w:rsidRPr="005A6BD0" w:rsidRDefault="00E2773E" w:rsidP="002F26A7">
      <w:pPr>
        <w:rPr>
          <w:i/>
          <w:sz w:val="18"/>
        </w:rPr>
      </w:pPr>
      <w:r w:rsidRPr="005A6BD0">
        <w:rPr>
          <w:i/>
          <w:sz w:val="18"/>
        </w:rPr>
        <w:t>An iOS (iPhone) user can download a free QR Code</w:t>
      </w:r>
      <w:r w:rsidR="002F26A7" w:rsidRPr="005A6BD0">
        <w:rPr>
          <w:i/>
          <w:sz w:val="18"/>
        </w:rPr>
        <w:t xml:space="preserve"> </w:t>
      </w:r>
      <w:r w:rsidRPr="005A6BD0">
        <w:rPr>
          <w:i/>
          <w:sz w:val="18"/>
        </w:rPr>
        <w:t xml:space="preserve">reader from the Appstore or use the built-in camera’s QR code scanning function. </w:t>
      </w:r>
    </w:p>
    <w:p w14:paraId="2F06F3DE" w14:textId="170A5A7F" w:rsidR="00983626" w:rsidRPr="002F26A7" w:rsidRDefault="00234EDC" w:rsidP="00983626">
      <w:pPr>
        <w:rPr>
          <w:i/>
          <w:color w:val="595959" w:themeColor="text1" w:themeTint="A6"/>
        </w:rPr>
      </w:pPr>
      <w:r>
        <w:rPr>
          <w:sz w:val="32"/>
          <w:u w:val="single"/>
        </w:rPr>
        <w:br/>
      </w:r>
      <w:r w:rsidR="002F26A7">
        <w:rPr>
          <w:sz w:val="32"/>
          <w:u w:val="single"/>
        </w:rPr>
        <w:br/>
      </w:r>
      <w:r w:rsidR="00983626" w:rsidRPr="00983626">
        <w:rPr>
          <w:sz w:val="32"/>
          <w:u w:val="single"/>
        </w:rPr>
        <w:t>List of QR Code fmXp</w:t>
      </w:r>
      <w:r w:rsidR="00E2773E">
        <w:rPr>
          <w:sz w:val="32"/>
          <w:u w:val="single"/>
        </w:rPr>
        <w:t>ert system pop-up notifications</w:t>
      </w:r>
    </w:p>
    <w:p w14:paraId="38C6650A" w14:textId="5F112E90" w:rsidR="00983626" w:rsidRPr="00234EDC" w:rsidRDefault="00983626" w:rsidP="00983626">
      <w:pPr>
        <w:rPr>
          <w:rFonts w:asciiTheme="minorHAnsi" w:hAnsiTheme="minorHAnsi"/>
          <w:sz w:val="12"/>
        </w:rPr>
      </w:pPr>
    </w:p>
    <w:p w14:paraId="313423C7" w14:textId="1CECB11C" w:rsidR="00983626" w:rsidRPr="00E31F78" w:rsidRDefault="00983626" w:rsidP="00983626">
      <w:pPr>
        <w:rPr>
          <w:b/>
        </w:rPr>
      </w:pPr>
      <w:r w:rsidRPr="00E31F78">
        <w:rPr>
          <w:b/>
        </w:rPr>
        <w:t xml:space="preserve">The following pop-up notifications may appear in the banner when signing in; </w:t>
      </w:r>
    </w:p>
    <w:p w14:paraId="0B2EA90C" w14:textId="77777777" w:rsidR="00983626" w:rsidRPr="00234EDC" w:rsidRDefault="00983626" w:rsidP="00983626">
      <w:pPr>
        <w:rPr>
          <w:rFonts w:asciiTheme="minorHAnsi" w:hAnsiTheme="minorHAnsi"/>
          <w:sz w:val="12"/>
        </w:rPr>
      </w:pPr>
    </w:p>
    <w:p w14:paraId="2E1EFEDC" w14:textId="54AD58BF" w:rsidR="00983626" w:rsidRDefault="00983626" w:rsidP="00983626">
      <w:pPr>
        <w:ind w:left="720"/>
        <w:rPr>
          <w:rFonts w:ascii="Calibri" w:hAnsi="Calibri" w:cs="Calibri"/>
        </w:rPr>
      </w:pPr>
      <w:r>
        <w:rPr>
          <w:i/>
          <w:color w:val="1F497D" w:themeColor="text2"/>
        </w:rPr>
        <w:t>"Job started."</w:t>
      </w:r>
      <w:r>
        <w:rPr>
          <w:color w:val="1F497D" w:themeColor="text2"/>
        </w:rPr>
        <w:t xml:space="preserve"> </w:t>
      </w:r>
      <w:r>
        <w:t xml:space="preserve">– When job has successfully started </w:t>
      </w:r>
    </w:p>
    <w:p w14:paraId="4B7D68AF" w14:textId="02B4C6F0" w:rsidR="00983626" w:rsidRPr="002F26A7" w:rsidRDefault="00983626" w:rsidP="00983626">
      <w:pPr>
        <w:ind w:left="720"/>
        <w:rPr>
          <w:sz w:val="12"/>
        </w:rPr>
      </w:pPr>
    </w:p>
    <w:p w14:paraId="2525E408" w14:textId="46F9F71A" w:rsidR="00983626" w:rsidRDefault="00983626" w:rsidP="00983626">
      <w:pPr>
        <w:ind w:left="720"/>
      </w:pPr>
      <w:r>
        <w:rPr>
          <w:i/>
          <w:color w:val="1F497D" w:themeColor="text2"/>
        </w:rPr>
        <w:t>"You have expired authorisation for…"</w:t>
      </w:r>
      <w:r>
        <w:rPr>
          <w:color w:val="1F497D" w:themeColor="text2"/>
        </w:rPr>
        <w:t xml:space="preserve"> </w:t>
      </w:r>
      <w:r>
        <w:t>–</w:t>
      </w:r>
      <w:r>
        <w:rPr>
          <w:color w:val="1F497D" w:themeColor="text2"/>
        </w:rPr>
        <w:t xml:space="preserve"> </w:t>
      </w:r>
      <w:r>
        <w:t>It will append the authorisation list from the site authorisation tab that is expired</w:t>
      </w:r>
    </w:p>
    <w:p w14:paraId="29AA6CC3" w14:textId="77777777" w:rsidR="00983626" w:rsidRPr="002F26A7" w:rsidRDefault="00983626" w:rsidP="00983626">
      <w:pPr>
        <w:ind w:left="720"/>
        <w:rPr>
          <w:i/>
          <w:color w:val="1F497D" w:themeColor="text2"/>
          <w:sz w:val="12"/>
        </w:rPr>
      </w:pPr>
    </w:p>
    <w:p w14:paraId="39A9D44F" w14:textId="537FDE55" w:rsidR="00983626" w:rsidRDefault="00983626" w:rsidP="00983626">
      <w:pPr>
        <w:ind w:left="720"/>
      </w:pPr>
      <w:r>
        <w:rPr>
          <w:i/>
          <w:color w:val="1F497D" w:themeColor="text2"/>
        </w:rPr>
        <w:t>"You don't have authorisation for…"</w:t>
      </w:r>
      <w:r>
        <w:rPr>
          <w:color w:val="1F497D" w:themeColor="text2"/>
        </w:rPr>
        <w:t xml:space="preserve"> </w:t>
      </w:r>
      <w:r>
        <w:t>–</w:t>
      </w:r>
      <w:r>
        <w:rPr>
          <w:color w:val="1F497D" w:themeColor="text2"/>
        </w:rPr>
        <w:t xml:space="preserve"> </w:t>
      </w:r>
      <w:r>
        <w:t>It will append the authorisation list from the site authorisation tab that is required</w:t>
      </w:r>
    </w:p>
    <w:p w14:paraId="4342A687" w14:textId="77777777" w:rsidR="00983626" w:rsidRPr="002F26A7" w:rsidRDefault="00983626" w:rsidP="00983626">
      <w:pPr>
        <w:ind w:left="720"/>
        <w:rPr>
          <w:sz w:val="12"/>
        </w:rPr>
      </w:pPr>
    </w:p>
    <w:p w14:paraId="6EFB5BFC" w14:textId="6B814901" w:rsidR="00983626" w:rsidRDefault="00983626" w:rsidP="00983626">
      <w:pPr>
        <w:ind w:left="720"/>
      </w:pPr>
      <w:r>
        <w:rPr>
          <w:i/>
          <w:color w:val="1F497D" w:themeColor="text2"/>
        </w:rPr>
        <w:t>"You have expired…"</w:t>
      </w:r>
      <w:r>
        <w:rPr>
          <w:color w:val="1F497D" w:themeColor="text2"/>
        </w:rPr>
        <w:t xml:space="preserve"> </w:t>
      </w:r>
      <w:r>
        <w:t>–</w:t>
      </w:r>
      <w:r>
        <w:rPr>
          <w:color w:val="1F497D" w:themeColor="text2"/>
        </w:rPr>
        <w:t xml:space="preserve"> </w:t>
      </w:r>
      <w:r>
        <w:t>It will append the expired insurance list for that company from the insurance tab</w:t>
      </w:r>
    </w:p>
    <w:p w14:paraId="52F14E8A" w14:textId="77777777" w:rsidR="00983626" w:rsidRPr="002F26A7" w:rsidRDefault="00983626" w:rsidP="00983626">
      <w:pPr>
        <w:ind w:left="720"/>
        <w:rPr>
          <w:i/>
          <w:color w:val="1F497D" w:themeColor="text2"/>
          <w:sz w:val="12"/>
        </w:rPr>
      </w:pPr>
    </w:p>
    <w:p w14:paraId="3C04D5AC" w14:textId="3D6ABB7E" w:rsidR="00983626" w:rsidRDefault="00983626" w:rsidP="00983626">
      <w:pPr>
        <w:ind w:left="720"/>
      </w:pPr>
      <w:r>
        <w:rPr>
          <w:i/>
          <w:color w:val="1F497D" w:themeColor="text2"/>
        </w:rPr>
        <w:t>"You don't have…"</w:t>
      </w:r>
      <w:r>
        <w:rPr>
          <w:color w:val="1F497D" w:themeColor="text2"/>
        </w:rPr>
        <w:t xml:space="preserve"> </w:t>
      </w:r>
      <w:r>
        <w:t>–</w:t>
      </w:r>
      <w:r>
        <w:rPr>
          <w:color w:val="1F497D" w:themeColor="text2"/>
        </w:rPr>
        <w:t xml:space="preserve"> </w:t>
      </w:r>
      <w:r>
        <w:t xml:space="preserve">It will append the required insurance list required that is missing for that company </w:t>
      </w:r>
    </w:p>
    <w:p w14:paraId="360EC53C" w14:textId="6FB162DD" w:rsidR="00983626" w:rsidRPr="00234EDC" w:rsidRDefault="00983626" w:rsidP="00FB59F0">
      <w:pPr>
        <w:jc w:val="center"/>
        <w:rPr>
          <w:sz w:val="12"/>
        </w:rPr>
      </w:pPr>
    </w:p>
    <w:p w14:paraId="08F5257A" w14:textId="5531577C" w:rsidR="00983626" w:rsidRPr="00E31F78" w:rsidRDefault="00983626" w:rsidP="00983626">
      <w:pPr>
        <w:rPr>
          <w:b/>
        </w:rPr>
      </w:pPr>
      <w:r w:rsidRPr="00E31F78">
        <w:rPr>
          <w:b/>
        </w:rPr>
        <w:t xml:space="preserve">The following pop-up notifications may appear in the banner when signing out; </w:t>
      </w:r>
    </w:p>
    <w:p w14:paraId="603D5F1A" w14:textId="77777777" w:rsidR="00E31F78" w:rsidRPr="00234EDC" w:rsidRDefault="00E31F78" w:rsidP="00983626">
      <w:pPr>
        <w:ind w:left="720"/>
        <w:rPr>
          <w:i/>
          <w:color w:val="1F497D" w:themeColor="text2"/>
          <w:sz w:val="12"/>
        </w:rPr>
      </w:pPr>
    </w:p>
    <w:p w14:paraId="7F2BC5D5" w14:textId="5E7ECA7F" w:rsidR="00983626" w:rsidRDefault="00E31F78" w:rsidP="00983626">
      <w:pPr>
        <w:ind w:left="720"/>
      </w:pPr>
      <w:r>
        <w:rPr>
          <w:i/>
          <w:color w:val="1F497D" w:themeColor="text2"/>
        </w:rPr>
        <w:t>"</w:t>
      </w:r>
      <w:r w:rsidR="00983626">
        <w:rPr>
          <w:i/>
          <w:color w:val="1F497D" w:themeColor="text2"/>
        </w:rPr>
        <w:t>Job completed successfully."</w:t>
      </w:r>
      <w:r w:rsidR="00983626">
        <w:rPr>
          <w:color w:val="1F497D" w:themeColor="text2"/>
        </w:rPr>
        <w:t xml:space="preserve"> </w:t>
      </w:r>
      <w:r w:rsidR="00983626">
        <w:t>–</w:t>
      </w:r>
      <w:r w:rsidR="00983626">
        <w:rPr>
          <w:color w:val="1F497D" w:themeColor="text2"/>
        </w:rPr>
        <w:t xml:space="preserve"> </w:t>
      </w:r>
      <w:r w:rsidR="00983626">
        <w:t>When job is stopped</w:t>
      </w:r>
      <w:r>
        <w:t xml:space="preserve"> and is complete</w:t>
      </w:r>
    </w:p>
    <w:p w14:paraId="2CBE960D" w14:textId="77777777" w:rsidR="00E31F78" w:rsidRPr="002F26A7" w:rsidRDefault="00E31F78" w:rsidP="00983626">
      <w:pPr>
        <w:ind w:left="720"/>
        <w:rPr>
          <w:i/>
          <w:color w:val="1F497D" w:themeColor="text2"/>
          <w:sz w:val="12"/>
        </w:rPr>
      </w:pPr>
    </w:p>
    <w:p w14:paraId="37FFC25F" w14:textId="39C99877" w:rsidR="00E31F78" w:rsidRDefault="00E31F78" w:rsidP="00983626">
      <w:pPr>
        <w:ind w:left="720"/>
        <w:rPr>
          <w:i/>
          <w:color w:val="1F497D" w:themeColor="text2"/>
        </w:rPr>
      </w:pPr>
      <w:bookmarkStart w:id="1" w:name="_Hlk526343532"/>
      <w:r>
        <w:rPr>
          <w:i/>
          <w:color w:val="1F497D" w:themeColor="text2"/>
        </w:rPr>
        <w:t xml:space="preserve">"Return visit has been scheduled for [return date]” </w:t>
      </w:r>
      <w:r>
        <w:t>–</w:t>
      </w:r>
      <w:r>
        <w:rPr>
          <w:color w:val="1F497D" w:themeColor="text2"/>
        </w:rPr>
        <w:t xml:space="preserve"> </w:t>
      </w:r>
      <w:r>
        <w:t xml:space="preserve">When job is stopped, however further works are required, and a return visit has been scheduled with ETA prior to the required date. </w:t>
      </w:r>
    </w:p>
    <w:bookmarkEnd w:id="1"/>
    <w:p w14:paraId="6123D3E1" w14:textId="77777777" w:rsidR="00E31F78" w:rsidRPr="002F26A7" w:rsidRDefault="00E31F78" w:rsidP="00983626">
      <w:pPr>
        <w:ind w:left="720"/>
        <w:rPr>
          <w:i/>
          <w:color w:val="1F497D" w:themeColor="text2"/>
          <w:sz w:val="12"/>
        </w:rPr>
      </w:pPr>
    </w:p>
    <w:p w14:paraId="7BAFF5F9" w14:textId="31C1B462" w:rsidR="00983626" w:rsidRDefault="00E31F78" w:rsidP="00E31F78">
      <w:pPr>
        <w:ind w:left="720"/>
      </w:pPr>
      <w:r>
        <w:rPr>
          <w:i/>
          <w:color w:val="1F497D" w:themeColor="text2"/>
        </w:rPr>
        <w:t>"</w:t>
      </w:r>
      <w:r w:rsidR="00983626">
        <w:rPr>
          <w:i/>
          <w:color w:val="1F497D" w:themeColor="text2"/>
        </w:rPr>
        <w:t>ETA is outside the current required date. Please contact Facility Management Essentials Pty Ltd to extend required date."</w:t>
      </w:r>
      <w:r w:rsidR="00983626">
        <w:rPr>
          <w:color w:val="1F497D" w:themeColor="text2"/>
        </w:rPr>
        <w:t xml:space="preserve"> </w:t>
      </w:r>
      <w:r>
        <w:t>–</w:t>
      </w:r>
      <w:r>
        <w:rPr>
          <w:color w:val="1F497D" w:themeColor="text2"/>
        </w:rPr>
        <w:t xml:space="preserve"> </w:t>
      </w:r>
      <w:r>
        <w:t>When job is stopped, however further works are required, and a return visit has been scheduled with ETA outside of the agreed required date.</w:t>
      </w:r>
    </w:p>
    <w:p w14:paraId="00D382F7" w14:textId="77777777" w:rsidR="00E31F78" w:rsidRPr="002F26A7" w:rsidRDefault="00E31F78" w:rsidP="00E31F78">
      <w:pPr>
        <w:ind w:left="720"/>
        <w:rPr>
          <w:sz w:val="12"/>
        </w:rPr>
      </w:pPr>
    </w:p>
    <w:p w14:paraId="0E60DACC" w14:textId="10BB3B6B" w:rsidR="00E2773E" w:rsidRDefault="00983626" w:rsidP="002F26A7">
      <w:r>
        <w:t xml:space="preserve">For any other error it will show message </w:t>
      </w:r>
      <w:r>
        <w:rPr>
          <w:i/>
          <w:color w:val="1F497D" w:themeColor="text2"/>
        </w:rPr>
        <w:t>"Please contact Facility Management Essentials Pty Ltd for further instruction."</w:t>
      </w:r>
    </w:p>
    <w:p w14:paraId="4479FDCC" w14:textId="77777777" w:rsidR="00234EDC" w:rsidRDefault="00234EDC" w:rsidP="00FB59F0">
      <w:pPr>
        <w:jc w:val="center"/>
      </w:pPr>
    </w:p>
    <w:p w14:paraId="63E95658" w14:textId="09CE254F" w:rsidR="007B3344" w:rsidRDefault="007B3344" w:rsidP="00FB59F0">
      <w:pPr>
        <w:jc w:val="center"/>
      </w:pPr>
      <w:r>
        <w:t xml:space="preserve">End. </w:t>
      </w:r>
    </w:p>
    <w:sectPr w:rsidR="007B3344" w:rsidSect="001800CD"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440" w:right="1134" w:bottom="1361" w:left="1440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3C76" w14:textId="77777777" w:rsidR="004B6725" w:rsidRDefault="004B6725" w:rsidP="00301FE9">
      <w:r>
        <w:separator/>
      </w:r>
    </w:p>
  </w:endnote>
  <w:endnote w:type="continuationSeparator" w:id="0">
    <w:p w14:paraId="5FC0E853" w14:textId="77777777" w:rsidR="004B6725" w:rsidRDefault="004B6725" w:rsidP="0030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CC650" w14:textId="77777777" w:rsidR="001800CD" w:rsidRDefault="00950D05" w:rsidP="00BF4633">
    <w:pPr>
      <w:pStyle w:val="Footer"/>
      <w:tabs>
        <w:tab w:val="clear" w:pos="4513"/>
        <w:tab w:val="clear" w:pos="9026"/>
        <w:tab w:val="left" w:pos="7984"/>
      </w:tabs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72576" behindDoc="0" locked="0" layoutInCell="1" allowOverlap="1" wp14:anchorId="4E748F22" wp14:editId="68A3DDB2">
              <wp:simplePos x="0" y="0"/>
              <wp:positionH relativeFrom="margin">
                <wp:posOffset>0</wp:posOffset>
              </wp:positionH>
              <wp:positionV relativeFrom="bottomMargin">
                <wp:posOffset>166370</wp:posOffset>
              </wp:positionV>
              <wp:extent cx="5943600" cy="320040"/>
              <wp:effectExtent l="0" t="0" r="0" b="3810"/>
              <wp:wrapSquare wrapText="bothSides"/>
              <wp:docPr id="19" name="Group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2" name="Rectangle 20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Text Box 2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1612275223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9-04-01T00:00:00Z"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E3E0CA9" w14:textId="03C07E3D" w:rsidR="001800CD" w:rsidRDefault="003C0376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en-US"/>
                                  </w:rPr>
                                  <w:t>April 1, 2019</w:t>
                                </w:r>
                              </w:p>
                            </w:sdtContent>
                          </w:sdt>
                          <w:p w14:paraId="5D789239" w14:textId="77777777" w:rsidR="001800CD" w:rsidRDefault="001800CD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8F22" id="Group 19" o:spid="_x0000_s1026" style="position:absolute;margin-left:0;margin-top:13.1pt;width:468pt;height:25.2pt;z-index:251672576;mso-width-percent:1000;mso-wrap-distance-left:0;mso-wrap-distance-right:0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">
              <v:rect id="Rectangle 20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1612275223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9-04-01T00:00:00Z"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6E3E0CA9" w14:textId="03C07E3D" w:rsidR="001800CD" w:rsidRDefault="003C0376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en-US"/>
                            </w:rPr>
                            <w:t>April 1, 2019</w:t>
                          </w:r>
                        </w:p>
                      </w:sdtContent>
                    </w:sdt>
                    <w:p w14:paraId="5D789239" w14:textId="77777777" w:rsidR="001800CD" w:rsidRDefault="001800CD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="001800CD"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717CE767" wp14:editId="5FC65047">
              <wp:simplePos x="0" y="0"/>
              <wp:positionH relativeFrom="rightMargin">
                <wp:posOffset>-5715</wp:posOffset>
              </wp:positionH>
              <wp:positionV relativeFrom="bottomMargin">
                <wp:posOffset>166370</wp:posOffset>
              </wp:positionV>
              <wp:extent cx="457200" cy="410845"/>
              <wp:effectExtent l="0" t="0" r="0" b="8255"/>
              <wp:wrapSquare wrapText="bothSides"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1084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921BBB" w14:textId="77777777" w:rsidR="001800CD" w:rsidRDefault="001800CD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70A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7CE767" id="Rectangle 22" o:spid="_x0000_s1029" style="position:absolute;margin-left:-.45pt;margin-top:13.1pt;width:36pt;height:32.35pt;z-index:251671552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" fillcolor="black [3213]" stroked="f" strokeweight="3pt">
              <v:textbox>
                <w:txbxContent>
                  <w:p w14:paraId="77921BBB" w14:textId="77777777" w:rsidR="001800CD" w:rsidRDefault="001800CD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3C70A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BF463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4F17" w14:textId="77777777" w:rsidR="006F5AB1" w:rsidRDefault="00950D05" w:rsidP="001800CD">
    <w:pPr>
      <w:pStyle w:val="Footer"/>
      <w:tabs>
        <w:tab w:val="clear" w:pos="4513"/>
        <w:tab w:val="clear" w:pos="9026"/>
        <w:tab w:val="left" w:pos="8590"/>
      </w:tabs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B43532E" wp14:editId="10DAF0CB">
              <wp:simplePos x="0" y="0"/>
              <wp:positionH relativeFrom="rightMargin">
                <wp:posOffset>0</wp:posOffset>
              </wp:positionH>
              <wp:positionV relativeFrom="bottomMargin">
                <wp:posOffset>172085</wp:posOffset>
              </wp:positionV>
              <wp:extent cx="457200" cy="416560"/>
              <wp:effectExtent l="0" t="0" r="0" b="254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1656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98BBD2" w14:textId="77777777" w:rsidR="006F5AB1" w:rsidRDefault="006F5AB1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70A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43532E" id="Rectangle 40" o:spid="_x0000_s1031" style="position:absolute;margin-left:0;margin-top:13.55pt;width:36pt;height:32.8pt;z-index:251665408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" fillcolor="black [3213]" stroked="f" strokeweight="3pt">
              <v:textbox>
                <w:txbxContent>
                  <w:p w14:paraId="7798BBD2" w14:textId="77777777" w:rsidR="006F5AB1" w:rsidRDefault="006F5AB1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3C70A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6F5AB1"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6432" behindDoc="0" locked="0" layoutInCell="1" allowOverlap="1" wp14:anchorId="3A545092" wp14:editId="4FA3CD0D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10000615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8F0E3" w14:textId="77777777" w:rsidR="006F5AB1" w:rsidRPr="000B4CDF" w:rsidRDefault="006F5AB1" w:rsidP="006F5AB1">
                            <w:pPr>
                              <w:rPr>
                                <w:color w:val="7F7F7F" w:themeColor="text1" w:themeTint="80"/>
                                <w:sz w:val="14"/>
                              </w:rPr>
                            </w:pPr>
                            <w:r w:rsidRPr="000B4CDF">
                              <w:rPr>
                                <w:color w:val="7F7F7F" w:themeColor="text1" w:themeTint="80"/>
                                <w:sz w:val="14"/>
                              </w:rPr>
                              <w:t>Prepared by; Facility Management Essentials</w:t>
                            </w:r>
                            <w:r w:rsidR="004F0BB1" w:rsidRPr="000B4CDF">
                              <w:rPr>
                                <w:color w:val="7F7F7F" w:themeColor="text1" w:themeTint="80"/>
                                <w:sz w:val="14"/>
                              </w:rPr>
                              <w:t xml:space="preserve"> Pty Ltd</w:t>
                            </w:r>
                            <w:r w:rsidRPr="000B4CDF">
                              <w:rPr>
                                <w:color w:val="7F7F7F" w:themeColor="text1" w:themeTint="80"/>
                                <w:sz w:val="14"/>
                              </w:rPr>
                              <w:t xml:space="preserve"> - Services</w:t>
                            </w:r>
                          </w:p>
                          <w:p w14:paraId="7ABDF832" w14:textId="77777777" w:rsidR="006F5AB1" w:rsidRDefault="006F5AB1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545092" id="Group 37" o:spid="_x0000_s1032" style="position:absolute;margin-left:416.8pt;margin-top:0;width:468pt;height:25.2pt;z-index:251666432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">
              <v:rect id="Rectangle 38" o:spid="_x0000_s1033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4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4078F0E3" w14:textId="77777777" w:rsidR="006F5AB1" w:rsidRPr="000B4CDF" w:rsidRDefault="006F5AB1" w:rsidP="006F5AB1">
                      <w:pPr>
                        <w:rPr>
                          <w:color w:val="7F7F7F" w:themeColor="text1" w:themeTint="80"/>
                          <w:sz w:val="14"/>
                        </w:rPr>
                      </w:pPr>
                      <w:r w:rsidRPr="000B4CDF">
                        <w:rPr>
                          <w:color w:val="7F7F7F" w:themeColor="text1" w:themeTint="80"/>
                          <w:sz w:val="14"/>
                        </w:rPr>
                        <w:t>Prepared by; Facility Management Essentials</w:t>
                      </w:r>
                      <w:r w:rsidR="004F0BB1" w:rsidRPr="000B4CDF">
                        <w:rPr>
                          <w:color w:val="7F7F7F" w:themeColor="text1" w:themeTint="80"/>
                          <w:sz w:val="14"/>
                        </w:rPr>
                        <w:t xml:space="preserve"> Pty Ltd</w:t>
                      </w:r>
                      <w:r w:rsidRPr="000B4CDF">
                        <w:rPr>
                          <w:color w:val="7F7F7F" w:themeColor="text1" w:themeTint="80"/>
                          <w:sz w:val="14"/>
                        </w:rPr>
                        <w:t xml:space="preserve"> - Services</w:t>
                      </w:r>
                    </w:p>
                    <w:p w14:paraId="7ABDF832" w14:textId="77777777" w:rsidR="006F5AB1" w:rsidRDefault="006F5AB1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="001800C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4D182" w14:textId="77777777" w:rsidR="004B6725" w:rsidRDefault="004B6725" w:rsidP="00301FE9">
      <w:r>
        <w:separator/>
      </w:r>
    </w:p>
  </w:footnote>
  <w:footnote w:type="continuationSeparator" w:id="0">
    <w:p w14:paraId="2F2EC8D9" w14:textId="77777777" w:rsidR="004B6725" w:rsidRDefault="004B6725" w:rsidP="00301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86CF" w14:textId="1195F1C9" w:rsidR="001800CD" w:rsidRDefault="00C7336C" w:rsidP="001800CD">
    <w:pPr>
      <w:pStyle w:val="Header"/>
      <w:pBdr>
        <w:bottom w:val="single" w:sz="4" w:space="1" w:color="auto"/>
      </w:pBdr>
    </w:pPr>
    <w:r>
      <w:rPr>
        <w:noProof/>
        <w:lang w:eastAsia="en-AU"/>
      </w:rPr>
      <w:drawing>
        <wp:anchor distT="0" distB="0" distL="114300" distR="114300" simplePos="0" relativeHeight="251674624" behindDoc="0" locked="0" layoutInCell="1" allowOverlap="1" wp14:anchorId="3369C023" wp14:editId="7AFCC73E">
          <wp:simplePos x="0" y="0"/>
          <wp:positionH relativeFrom="column">
            <wp:posOffset>4567029</wp:posOffset>
          </wp:positionH>
          <wp:positionV relativeFrom="paragraph">
            <wp:posOffset>-204470</wp:posOffset>
          </wp:positionV>
          <wp:extent cx="1487805" cy="400050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4" name="FM_Essentials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942" t="36301" r="11606" b="36905"/>
                  <a:stretch/>
                </pic:blipFill>
                <pic:spPr bwMode="auto">
                  <a:xfrm>
                    <a:off x="0" y="0"/>
                    <a:ext cx="1487805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00CD" w:rsidRPr="001800CD">
      <w:rPr>
        <w:sz w:val="22"/>
      </w:rPr>
      <w:t>FM Essentials</w:t>
    </w:r>
    <w:r w:rsidR="005C202B">
      <w:rPr>
        <w:sz w:val="22"/>
      </w:rPr>
      <w:t xml:space="preserve"> Services</w:t>
    </w:r>
    <w:r w:rsidR="001800CD" w:rsidRPr="001800CD">
      <w:rPr>
        <w:sz w:val="22"/>
      </w:rPr>
      <w:t xml:space="preserve"> – </w:t>
    </w:r>
    <w:r w:rsidR="001800CD">
      <w:rPr>
        <w:sz w:val="22"/>
      </w:rPr>
      <w:t>(</w:t>
    </w:r>
    <w:r w:rsidR="004B1047">
      <w:rPr>
        <w:sz w:val="22"/>
      </w:rPr>
      <w:t>Site Attendance</w:t>
    </w:r>
    <w:r w:rsidR="001800CD">
      <w:rPr>
        <w:sz w:val="22"/>
      </w:rPr>
      <w:t>)</w:t>
    </w:r>
    <w:r w:rsidRPr="00C7336C">
      <w:rPr>
        <w:noProof/>
        <w:lang w:eastAsia="en-AU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76EB6" w14:textId="77777777" w:rsidR="00A9405D" w:rsidRDefault="00026EBA" w:rsidP="00A9405D">
    <w:pPr>
      <w:pStyle w:val="Header"/>
    </w:pPr>
    <w:r w:rsidRPr="00A9405D">
      <w:rPr>
        <w:noProof/>
      </w:rPr>
      <w:drawing>
        <wp:anchor distT="0" distB="0" distL="114300" distR="114300" simplePos="0" relativeHeight="251661312" behindDoc="0" locked="0" layoutInCell="1" allowOverlap="1" wp14:anchorId="5602A95B" wp14:editId="3F27E1AC">
          <wp:simplePos x="0" y="0"/>
          <wp:positionH relativeFrom="column">
            <wp:posOffset>-586105</wp:posOffset>
          </wp:positionH>
          <wp:positionV relativeFrom="paragraph">
            <wp:posOffset>-67419</wp:posOffset>
          </wp:positionV>
          <wp:extent cx="3305185" cy="911915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ME on bla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5185" cy="911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46F8" w:rsidRPr="00A9405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9669D" wp14:editId="1BB27ACA">
              <wp:simplePos x="0" y="0"/>
              <wp:positionH relativeFrom="page">
                <wp:posOffset>-127000</wp:posOffset>
              </wp:positionH>
              <wp:positionV relativeFrom="paragraph">
                <wp:posOffset>-691515</wp:posOffset>
              </wp:positionV>
              <wp:extent cx="7727950" cy="1835150"/>
              <wp:effectExtent l="0" t="0" r="25400" b="1270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27950" cy="183515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6654A44" id="Rectangle 3" o:spid="_x0000_s1026" style="position:absolute;margin-left:-10pt;margin-top:-54.45pt;width:608.5pt;height:144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" fillcolor="black [3200]" strokecolor="black [1600]" strokeweight="2pt">
              <w10:wrap anchorx="page"/>
            </v:rect>
          </w:pict>
        </mc:Fallback>
      </mc:AlternateContent>
    </w:r>
    <w:r w:rsidR="00A9405D" w:rsidRPr="00A9405D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91D64A3" wp14:editId="67AA7F1B">
              <wp:simplePos x="0" y="0"/>
              <wp:positionH relativeFrom="column">
                <wp:posOffset>3395980</wp:posOffset>
              </wp:positionH>
              <wp:positionV relativeFrom="paragraph">
                <wp:posOffset>-259080</wp:posOffset>
              </wp:positionV>
              <wp:extent cx="31305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305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2A80FA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Facilities Management Essentials Pty Ltd</w:t>
                          </w:r>
                        </w:p>
                        <w:p w14:paraId="40A2F958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 xml:space="preserve">G01 / 33 Racecourse Rd </w:t>
                          </w:r>
                        </w:p>
                        <w:p w14:paraId="47448EFE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North Melbourne 3051</w:t>
                          </w:r>
                        </w:p>
                        <w:p w14:paraId="2C2E80F0" w14:textId="446F23E5" w:rsidR="00A9405D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PH: (03) 9411 1222</w:t>
                          </w:r>
                        </w:p>
                        <w:p w14:paraId="0F1548CA" w14:textId="7F3C9D28" w:rsidR="001546F8" w:rsidRPr="001546F8" w:rsidRDefault="00E55747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0"/>
                            </w:rPr>
                          </w:pPr>
                          <w:r w:rsidRPr="00E55747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FME</w:t>
                          </w:r>
                        </w:p>
                        <w:p w14:paraId="1F5AD666" w14:textId="77777777" w:rsidR="00A9405D" w:rsidRPr="00A9405D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1D64A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67.4pt;margin-top:-20.4pt;width:246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" filled="f" stroked="f">
              <v:textbox style="mso-fit-shape-to-text:t">
                <w:txbxContent>
                  <w:p w14:paraId="732A80FA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Facilities Management Essentials Pty Ltd</w:t>
                    </w:r>
                  </w:p>
                  <w:p w14:paraId="40A2F958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 xml:space="preserve">G01 / 33 Racecourse Rd </w:t>
                    </w:r>
                  </w:p>
                  <w:p w14:paraId="47448EFE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North Melbourne 3051</w:t>
                    </w:r>
                  </w:p>
                  <w:p w14:paraId="2C2E80F0" w14:textId="446F23E5" w:rsidR="00A9405D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PH: (03) 9411 1222</w:t>
                    </w:r>
                  </w:p>
                  <w:p w14:paraId="0F1548CA" w14:textId="7F3C9D28" w:rsidR="001546F8" w:rsidRPr="001546F8" w:rsidRDefault="00E55747" w:rsidP="00A9405D">
                    <w:pPr>
                      <w:jc w:val="right"/>
                      <w:rPr>
                        <w:b/>
                        <w:color w:val="FFFFFF" w:themeColor="background1"/>
                        <w:sz w:val="10"/>
                      </w:rPr>
                    </w:pPr>
                    <w:r w:rsidRPr="00E55747">
                      <w:rPr>
                        <w:b/>
                        <w:color w:val="FFFFFF" w:themeColor="background1"/>
                        <w:sz w:val="56"/>
                        <w:szCs w:val="56"/>
                      </w:rPr>
                      <w:t>FME</w:t>
                    </w:r>
                  </w:p>
                  <w:p w14:paraId="1F5AD666" w14:textId="77777777" w:rsidR="00A9405D" w:rsidRPr="00A9405D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C8F1EA6" w14:textId="77777777" w:rsidR="00A9405D" w:rsidRDefault="00A9405D" w:rsidP="00A9405D">
    <w:pPr>
      <w:pStyle w:val="Header"/>
    </w:pPr>
  </w:p>
  <w:p w14:paraId="09979AAD" w14:textId="77777777" w:rsidR="00A9405D" w:rsidRDefault="00E41015" w:rsidP="00A9405D">
    <w:pPr>
      <w:pStyle w:val="Header"/>
    </w:pPr>
    <w:r w:rsidRPr="00A9405D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2DB0A00" wp14:editId="781B57A5">
              <wp:simplePos x="0" y="0"/>
              <wp:positionH relativeFrom="page">
                <wp:posOffset>2301875</wp:posOffset>
              </wp:positionH>
              <wp:positionV relativeFrom="paragraph">
                <wp:posOffset>171341</wp:posOffset>
              </wp:positionV>
              <wp:extent cx="640080" cy="45719"/>
              <wp:effectExtent l="0" t="0" r="762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080" cy="45719"/>
                      </a:xfrm>
                      <a:prstGeom prst="rect">
                        <a:avLst/>
                      </a:prstGeom>
                      <a:solidFill>
                        <a:srgbClr val="00AEE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694EC3" id="Rectangle 5" o:spid="_x0000_s1026" style="position:absolute;margin-left:181.25pt;margin-top:13.5pt;width:50.4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" fillcolor="#00aeef" stroked="f" strokeweight="2pt">
              <w10:wrap anchorx="page"/>
            </v:rect>
          </w:pict>
        </mc:Fallback>
      </mc:AlternateContent>
    </w:r>
  </w:p>
  <w:p w14:paraId="1815A68F" w14:textId="77777777" w:rsidR="00A9405D" w:rsidRDefault="00A9405D" w:rsidP="00A9405D">
    <w:pPr>
      <w:pStyle w:val="Header"/>
    </w:pPr>
  </w:p>
  <w:p w14:paraId="11A368E9" w14:textId="77777777" w:rsidR="00A9405D" w:rsidRDefault="001546F8" w:rsidP="00A9405D">
    <w:pPr>
      <w:pStyle w:val="Header"/>
    </w:pPr>
    <w:r w:rsidRPr="00A9405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FE573E" wp14:editId="7765BA90">
              <wp:simplePos x="0" y="0"/>
              <wp:positionH relativeFrom="page">
                <wp:posOffset>-10030</wp:posOffset>
              </wp:positionH>
              <wp:positionV relativeFrom="paragraph">
                <wp:posOffset>273332</wp:posOffset>
              </wp:positionV>
              <wp:extent cx="7727950" cy="53493"/>
              <wp:effectExtent l="0" t="0" r="6350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27950" cy="53493"/>
                      </a:xfrm>
                      <a:prstGeom prst="rect">
                        <a:avLst/>
                      </a:prstGeom>
                      <a:solidFill>
                        <a:srgbClr val="00AEE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A2F7A2" id="Rectangle 9" o:spid="_x0000_s1026" style="position:absolute;margin-left:-.8pt;margin-top:21.5pt;width:608.5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" fillcolor="#00aeef" stroked="f" strokeweight="2pt">
              <w10:wrap anchorx="page"/>
            </v:rect>
          </w:pict>
        </mc:Fallback>
      </mc:AlternateContent>
    </w:r>
  </w:p>
  <w:p w14:paraId="44FC6585" w14:textId="77777777" w:rsidR="00987D8A" w:rsidRPr="00A9405D" w:rsidRDefault="00527D61" w:rsidP="00A9405D">
    <w:pPr>
      <w:pStyle w:val="Header"/>
    </w:pPr>
    <w:r>
      <w:rPr>
        <w:noProof/>
      </w:rPr>
      <w:drawing>
        <wp:anchor distT="0" distB="0" distL="114300" distR="114300" simplePos="0" relativeHeight="251669504" behindDoc="1" locked="0" layoutInCell="1" allowOverlap="1" wp14:anchorId="14B32CBD" wp14:editId="38C7FD0B">
          <wp:simplePos x="0" y="0"/>
          <wp:positionH relativeFrom="column">
            <wp:posOffset>2641600</wp:posOffset>
          </wp:positionH>
          <wp:positionV relativeFrom="paragraph">
            <wp:posOffset>848360</wp:posOffset>
          </wp:positionV>
          <wp:extent cx="3745230" cy="7213600"/>
          <wp:effectExtent l="0" t="0" r="7620" b="6350"/>
          <wp:wrapNone/>
          <wp:docPr id="13" name="Picture 13" descr="C:\Users\troy\AppData\Local\Microsoft\Windows\INetCache\Content.Word\Cropped Logo Water 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roy\AppData\Local\Microsoft\Windows\INetCache\Content.Word\Cropped Logo Water Mar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5230" cy="72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1BA7"/>
    <w:multiLevelType w:val="multilevel"/>
    <w:tmpl w:val="CFC8D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0DB0566"/>
    <w:multiLevelType w:val="hybridMultilevel"/>
    <w:tmpl w:val="D6DEA17E"/>
    <w:lvl w:ilvl="0" w:tplc="2A3C9F32">
      <w:start w:val="1"/>
      <w:numFmt w:val="decimal"/>
      <w:lvlText w:val="%1."/>
      <w:lvlJc w:val="left"/>
      <w:pPr>
        <w:ind w:left="936" w:hanging="360"/>
      </w:pPr>
    </w:lvl>
    <w:lvl w:ilvl="1" w:tplc="0C090019" w:tentative="1">
      <w:start w:val="1"/>
      <w:numFmt w:val="lowerLetter"/>
      <w:lvlText w:val="%2."/>
      <w:lvlJc w:val="left"/>
      <w:pPr>
        <w:ind w:left="1656" w:hanging="360"/>
      </w:pPr>
    </w:lvl>
    <w:lvl w:ilvl="2" w:tplc="0C09001B" w:tentative="1">
      <w:start w:val="1"/>
      <w:numFmt w:val="lowerRoman"/>
      <w:lvlText w:val="%3."/>
      <w:lvlJc w:val="right"/>
      <w:pPr>
        <w:ind w:left="2376" w:hanging="180"/>
      </w:pPr>
    </w:lvl>
    <w:lvl w:ilvl="3" w:tplc="0C09000F" w:tentative="1">
      <w:start w:val="1"/>
      <w:numFmt w:val="decimal"/>
      <w:lvlText w:val="%4."/>
      <w:lvlJc w:val="left"/>
      <w:pPr>
        <w:ind w:left="3096" w:hanging="360"/>
      </w:pPr>
    </w:lvl>
    <w:lvl w:ilvl="4" w:tplc="0C090019" w:tentative="1">
      <w:start w:val="1"/>
      <w:numFmt w:val="lowerLetter"/>
      <w:lvlText w:val="%5."/>
      <w:lvlJc w:val="left"/>
      <w:pPr>
        <w:ind w:left="3816" w:hanging="360"/>
      </w:pPr>
    </w:lvl>
    <w:lvl w:ilvl="5" w:tplc="0C09001B" w:tentative="1">
      <w:start w:val="1"/>
      <w:numFmt w:val="lowerRoman"/>
      <w:lvlText w:val="%6."/>
      <w:lvlJc w:val="right"/>
      <w:pPr>
        <w:ind w:left="4536" w:hanging="180"/>
      </w:pPr>
    </w:lvl>
    <w:lvl w:ilvl="6" w:tplc="0C09000F" w:tentative="1">
      <w:start w:val="1"/>
      <w:numFmt w:val="decimal"/>
      <w:lvlText w:val="%7."/>
      <w:lvlJc w:val="left"/>
      <w:pPr>
        <w:ind w:left="5256" w:hanging="360"/>
      </w:pPr>
    </w:lvl>
    <w:lvl w:ilvl="7" w:tplc="0C090019" w:tentative="1">
      <w:start w:val="1"/>
      <w:numFmt w:val="lowerLetter"/>
      <w:lvlText w:val="%8."/>
      <w:lvlJc w:val="left"/>
      <w:pPr>
        <w:ind w:left="5976" w:hanging="360"/>
      </w:pPr>
    </w:lvl>
    <w:lvl w:ilvl="8" w:tplc="0C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09966E46"/>
    <w:multiLevelType w:val="hybridMultilevel"/>
    <w:tmpl w:val="A8D2138C"/>
    <w:lvl w:ilvl="0" w:tplc="6C3E0DBA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24A5"/>
    <w:multiLevelType w:val="hybridMultilevel"/>
    <w:tmpl w:val="F864B8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533B7"/>
    <w:multiLevelType w:val="hybridMultilevel"/>
    <w:tmpl w:val="451478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781985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0D5109"/>
    <w:multiLevelType w:val="hybridMultilevel"/>
    <w:tmpl w:val="259425F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C1154"/>
    <w:multiLevelType w:val="hybridMultilevel"/>
    <w:tmpl w:val="EEA011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D114A"/>
    <w:multiLevelType w:val="hybridMultilevel"/>
    <w:tmpl w:val="145C58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547FE"/>
    <w:multiLevelType w:val="hybridMultilevel"/>
    <w:tmpl w:val="3C340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30202"/>
    <w:multiLevelType w:val="hybridMultilevel"/>
    <w:tmpl w:val="44CA73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F57E88"/>
    <w:multiLevelType w:val="hybridMultilevel"/>
    <w:tmpl w:val="FA6C82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024D8"/>
    <w:multiLevelType w:val="hybridMultilevel"/>
    <w:tmpl w:val="72EE72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36A3F"/>
    <w:multiLevelType w:val="hybridMultilevel"/>
    <w:tmpl w:val="70C0E2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D702B3"/>
    <w:multiLevelType w:val="hybridMultilevel"/>
    <w:tmpl w:val="6FDCE5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444A"/>
    <w:multiLevelType w:val="hybridMultilevel"/>
    <w:tmpl w:val="4ECEB9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1EA"/>
    <w:multiLevelType w:val="multilevel"/>
    <w:tmpl w:val="226863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1710B78"/>
    <w:multiLevelType w:val="hybridMultilevel"/>
    <w:tmpl w:val="38906E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542A8"/>
    <w:multiLevelType w:val="hybridMultilevel"/>
    <w:tmpl w:val="16F6635A"/>
    <w:lvl w:ilvl="0" w:tplc="E9309EA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A074E"/>
    <w:multiLevelType w:val="hybridMultilevel"/>
    <w:tmpl w:val="DEA875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D2401"/>
    <w:multiLevelType w:val="hybridMultilevel"/>
    <w:tmpl w:val="DA6033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143D44"/>
    <w:multiLevelType w:val="hybridMultilevel"/>
    <w:tmpl w:val="5636AA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34B8C"/>
    <w:multiLevelType w:val="hybridMultilevel"/>
    <w:tmpl w:val="F3B85E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5510D"/>
    <w:multiLevelType w:val="hybridMultilevel"/>
    <w:tmpl w:val="3AB6D50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C64AF"/>
    <w:multiLevelType w:val="hybridMultilevel"/>
    <w:tmpl w:val="C2B0507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8B2265"/>
    <w:multiLevelType w:val="hybridMultilevel"/>
    <w:tmpl w:val="6792A6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54228"/>
    <w:multiLevelType w:val="multilevel"/>
    <w:tmpl w:val="94200CF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206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A776D43"/>
    <w:multiLevelType w:val="multilevel"/>
    <w:tmpl w:val="4536923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4E671848"/>
    <w:multiLevelType w:val="hybridMultilevel"/>
    <w:tmpl w:val="90E2D63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7192D88"/>
    <w:multiLevelType w:val="hybridMultilevel"/>
    <w:tmpl w:val="05CA7E3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A67553"/>
    <w:multiLevelType w:val="hybridMultilevel"/>
    <w:tmpl w:val="81DC34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6072B"/>
    <w:multiLevelType w:val="hybridMultilevel"/>
    <w:tmpl w:val="FC529F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41344"/>
    <w:multiLevelType w:val="hybridMultilevel"/>
    <w:tmpl w:val="3C0E5A82"/>
    <w:lvl w:ilvl="0" w:tplc="821AC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208A7"/>
    <w:multiLevelType w:val="hybridMultilevel"/>
    <w:tmpl w:val="2620DB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070EC0"/>
    <w:multiLevelType w:val="hybridMultilevel"/>
    <w:tmpl w:val="3F921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A201B"/>
    <w:multiLevelType w:val="hybridMultilevel"/>
    <w:tmpl w:val="CFFA5D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13EBF"/>
    <w:multiLevelType w:val="hybridMultilevel"/>
    <w:tmpl w:val="6C9283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4135A"/>
    <w:multiLevelType w:val="hybridMultilevel"/>
    <w:tmpl w:val="312027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80FB0"/>
    <w:multiLevelType w:val="hybridMultilevel"/>
    <w:tmpl w:val="F36AC2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9B174B"/>
    <w:multiLevelType w:val="hybridMultilevel"/>
    <w:tmpl w:val="798A40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D5A47"/>
    <w:multiLevelType w:val="hybridMultilevel"/>
    <w:tmpl w:val="3E0CBF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81364"/>
    <w:multiLevelType w:val="hybridMultilevel"/>
    <w:tmpl w:val="967691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946DE"/>
    <w:multiLevelType w:val="hybridMultilevel"/>
    <w:tmpl w:val="C9C873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9"/>
  </w:num>
  <w:num w:numId="3">
    <w:abstractNumId w:val="23"/>
  </w:num>
  <w:num w:numId="4">
    <w:abstractNumId w:val="22"/>
  </w:num>
  <w:num w:numId="5">
    <w:abstractNumId w:val="35"/>
  </w:num>
  <w:num w:numId="6">
    <w:abstractNumId w:val="24"/>
  </w:num>
  <w:num w:numId="7">
    <w:abstractNumId w:val="30"/>
  </w:num>
  <w:num w:numId="8">
    <w:abstractNumId w:val="17"/>
  </w:num>
  <w:num w:numId="9">
    <w:abstractNumId w:val="40"/>
  </w:num>
  <w:num w:numId="10">
    <w:abstractNumId w:val="32"/>
  </w:num>
  <w:num w:numId="11">
    <w:abstractNumId w:val="18"/>
  </w:num>
  <w:num w:numId="12">
    <w:abstractNumId w:val="20"/>
  </w:num>
  <w:num w:numId="13">
    <w:abstractNumId w:val="27"/>
  </w:num>
  <w:num w:numId="14">
    <w:abstractNumId w:val="28"/>
  </w:num>
  <w:num w:numId="15">
    <w:abstractNumId w:val="31"/>
  </w:num>
  <w:num w:numId="16">
    <w:abstractNumId w:val="36"/>
  </w:num>
  <w:num w:numId="17">
    <w:abstractNumId w:val="27"/>
    <w:lvlOverride w:ilvl="0">
      <w:startOverride w:val="4"/>
    </w:lvlOverride>
    <w:lvlOverride w:ilvl="1">
      <w:startOverride w:val="3"/>
    </w:lvlOverride>
    <w:lvlOverride w:ilvl="2">
      <w:startOverride w:val="1"/>
    </w:lvlOverride>
  </w:num>
  <w:num w:numId="18">
    <w:abstractNumId w:val="19"/>
  </w:num>
  <w:num w:numId="19">
    <w:abstractNumId w:val="2"/>
  </w:num>
  <w:num w:numId="20">
    <w:abstractNumId w:val="37"/>
  </w:num>
  <w:num w:numId="21">
    <w:abstractNumId w:val="11"/>
  </w:num>
  <w:num w:numId="22">
    <w:abstractNumId w:val="9"/>
  </w:num>
  <w:num w:numId="23">
    <w:abstractNumId w:val="8"/>
  </w:num>
  <w:num w:numId="24">
    <w:abstractNumId w:val="15"/>
  </w:num>
  <w:num w:numId="25">
    <w:abstractNumId w:val="12"/>
  </w:num>
  <w:num w:numId="26">
    <w:abstractNumId w:val="38"/>
  </w:num>
  <w:num w:numId="27">
    <w:abstractNumId w:val="13"/>
  </w:num>
  <w:num w:numId="28">
    <w:abstractNumId w:val="29"/>
  </w:num>
  <w:num w:numId="29">
    <w:abstractNumId w:val="4"/>
  </w:num>
  <w:num w:numId="30">
    <w:abstractNumId w:val="10"/>
  </w:num>
  <w:num w:numId="31">
    <w:abstractNumId w:val="21"/>
  </w:num>
  <w:num w:numId="32">
    <w:abstractNumId w:val="42"/>
  </w:num>
  <w:num w:numId="33">
    <w:abstractNumId w:val="14"/>
  </w:num>
  <w:num w:numId="34">
    <w:abstractNumId w:val="1"/>
  </w:num>
  <w:num w:numId="35">
    <w:abstractNumId w:val="5"/>
  </w:num>
  <w:num w:numId="36">
    <w:abstractNumId w:val="16"/>
  </w:num>
  <w:num w:numId="37">
    <w:abstractNumId w:val="34"/>
  </w:num>
  <w:num w:numId="38">
    <w:abstractNumId w:val="0"/>
  </w:num>
  <w:num w:numId="39">
    <w:abstractNumId w:val="33"/>
  </w:num>
  <w:num w:numId="40">
    <w:abstractNumId w:val="3"/>
  </w:num>
  <w:num w:numId="41">
    <w:abstractNumId w:val="26"/>
  </w:num>
  <w:num w:numId="42">
    <w:abstractNumId w:val="6"/>
  </w:num>
  <w:num w:numId="43">
    <w:abstractNumId w:val="41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9F0"/>
    <w:rsid w:val="00006D6E"/>
    <w:rsid w:val="00007881"/>
    <w:rsid w:val="000173B2"/>
    <w:rsid w:val="00026EBA"/>
    <w:rsid w:val="00030955"/>
    <w:rsid w:val="0003377D"/>
    <w:rsid w:val="00037F2E"/>
    <w:rsid w:val="00042433"/>
    <w:rsid w:val="0005375B"/>
    <w:rsid w:val="000654CC"/>
    <w:rsid w:val="00065D33"/>
    <w:rsid w:val="00082A22"/>
    <w:rsid w:val="0009036A"/>
    <w:rsid w:val="00094375"/>
    <w:rsid w:val="00095ABD"/>
    <w:rsid w:val="000A6C4F"/>
    <w:rsid w:val="000B4CDF"/>
    <w:rsid w:val="000B57B0"/>
    <w:rsid w:val="000C53C1"/>
    <w:rsid w:val="000D28D6"/>
    <w:rsid w:val="0012484E"/>
    <w:rsid w:val="00135EF1"/>
    <w:rsid w:val="001417A6"/>
    <w:rsid w:val="001546F8"/>
    <w:rsid w:val="0016748B"/>
    <w:rsid w:val="001800CD"/>
    <w:rsid w:val="001A4C36"/>
    <w:rsid w:val="001C18C1"/>
    <w:rsid w:val="001D39DC"/>
    <w:rsid w:val="001D63C4"/>
    <w:rsid w:val="001E1EC7"/>
    <w:rsid w:val="001E3AFC"/>
    <w:rsid w:val="001E6D47"/>
    <w:rsid w:val="001F0004"/>
    <w:rsid w:val="001F41BE"/>
    <w:rsid w:val="001F593F"/>
    <w:rsid w:val="002145DC"/>
    <w:rsid w:val="002261E0"/>
    <w:rsid w:val="00234EDC"/>
    <w:rsid w:val="002467A2"/>
    <w:rsid w:val="00252A78"/>
    <w:rsid w:val="0025777D"/>
    <w:rsid w:val="00271D43"/>
    <w:rsid w:val="002809D4"/>
    <w:rsid w:val="002A0F1B"/>
    <w:rsid w:val="002B1271"/>
    <w:rsid w:val="002B76FD"/>
    <w:rsid w:val="002C62D7"/>
    <w:rsid w:val="002D2B97"/>
    <w:rsid w:val="002F21FC"/>
    <w:rsid w:val="002F26A7"/>
    <w:rsid w:val="00301FE9"/>
    <w:rsid w:val="003062DD"/>
    <w:rsid w:val="003219C5"/>
    <w:rsid w:val="0032280F"/>
    <w:rsid w:val="003341B8"/>
    <w:rsid w:val="00334C5C"/>
    <w:rsid w:val="003372C5"/>
    <w:rsid w:val="003C0376"/>
    <w:rsid w:val="003C70AE"/>
    <w:rsid w:val="003D31F4"/>
    <w:rsid w:val="003F5FC0"/>
    <w:rsid w:val="00404E13"/>
    <w:rsid w:val="004079D5"/>
    <w:rsid w:val="00414284"/>
    <w:rsid w:val="004255BD"/>
    <w:rsid w:val="00431D80"/>
    <w:rsid w:val="00432751"/>
    <w:rsid w:val="00442390"/>
    <w:rsid w:val="004529C4"/>
    <w:rsid w:val="00455B91"/>
    <w:rsid w:val="004651BF"/>
    <w:rsid w:val="004B0C5C"/>
    <w:rsid w:val="004B1047"/>
    <w:rsid w:val="004B6725"/>
    <w:rsid w:val="004F0BB1"/>
    <w:rsid w:val="004F3A5F"/>
    <w:rsid w:val="00500546"/>
    <w:rsid w:val="0050065C"/>
    <w:rsid w:val="0050115E"/>
    <w:rsid w:val="00505EFB"/>
    <w:rsid w:val="0051008F"/>
    <w:rsid w:val="00526317"/>
    <w:rsid w:val="00527D61"/>
    <w:rsid w:val="00534C18"/>
    <w:rsid w:val="00540E13"/>
    <w:rsid w:val="005439A1"/>
    <w:rsid w:val="005519A0"/>
    <w:rsid w:val="005555A8"/>
    <w:rsid w:val="00573BA0"/>
    <w:rsid w:val="00582A78"/>
    <w:rsid w:val="0059725A"/>
    <w:rsid w:val="005A126A"/>
    <w:rsid w:val="005A6BD0"/>
    <w:rsid w:val="005B41C8"/>
    <w:rsid w:val="005C202B"/>
    <w:rsid w:val="005D35B8"/>
    <w:rsid w:val="005D697A"/>
    <w:rsid w:val="00602E4D"/>
    <w:rsid w:val="006152D1"/>
    <w:rsid w:val="00620275"/>
    <w:rsid w:val="006215F9"/>
    <w:rsid w:val="00624E68"/>
    <w:rsid w:val="00637DB6"/>
    <w:rsid w:val="00663595"/>
    <w:rsid w:val="0067487B"/>
    <w:rsid w:val="00691A37"/>
    <w:rsid w:val="00693824"/>
    <w:rsid w:val="00696D9A"/>
    <w:rsid w:val="006A1E51"/>
    <w:rsid w:val="006C7EA5"/>
    <w:rsid w:val="006E0EAF"/>
    <w:rsid w:val="006E6DA0"/>
    <w:rsid w:val="006F1825"/>
    <w:rsid w:val="006F5AB1"/>
    <w:rsid w:val="0071528B"/>
    <w:rsid w:val="0075049B"/>
    <w:rsid w:val="00774EB1"/>
    <w:rsid w:val="007843EC"/>
    <w:rsid w:val="00786E0F"/>
    <w:rsid w:val="00797739"/>
    <w:rsid w:val="007B3344"/>
    <w:rsid w:val="007B54A3"/>
    <w:rsid w:val="007C2832"/>
    <w:rsid w:val="007C7B7E"/>
    <w:rsid w:val="007E4C54"/>
    <w:rsid w:val="007E6888"/>
    <w:rsid w:val="00811034"/>
    <w:rsid w:val="008129EF"/>
    <w:rsid w:val="0082555A"/>
    <w:rsid w:val="00832F54"/>
    <w:rsid w:val="008364B9"/>
    <w:rsid w:val="00847D8A"/>
    <w:rsid w:val="00860259"/>
    <w:rsid w:val="008619BB"/>
    <w:rsid w:val="0089008D"/>
    <w:rsid w:val="00893C63"/>
    <w:rsid w:val="008A26C0"/>
    <w:rsid w:val="008A61FC"/>
    <w:rsid w:val="008B5CDD"/>
    <w:rsid w:val="008D2D02"/>
    <w:rsid w:val="008D3535"/>
    <w:rsid w:val="008F542D"/>
    <w:rsid w:val="008F746F"/>
    <w:rsid w:val="0091014A"/>
    <w:rsid w:val="00911F55"/>
    <w:rsid w:val="00926BF5"/>
    <w:rsid w:val="00947867"/>
    <w:rsid w:val="00950D05"/>
    <w:rsid w:val="00956308"/>
    <w:rsid w:val="00971AED"/>
    <w:rsid w:val="00977889"/>
    <w:rsid w:val="00983626"/>
    <w:rsid w:val="00983CD1"/>
    <w:rsid w:val="00983EBC"/>
    <w:rsid w:val="00985196"/>
    <w:rsid w:val="00987D8A"/>
    <w:rsid w:val="00992888"/>
    <w:rsid w:val="00996F64"/>
    <w:rsid w:val="009A0DDF"/>
    <w:rsid w:val="009A2030"/>
    <w:rsid w:val="009B21FC"/>
    <w:rsid w:val="009D7DC6"/>
    <w:rsid w:val="009F1342"/>
    <w:rsid w:val="009F6572"/>
    <w:rsid w:val="00A14D42"/>
    <w:rsid w:val="00A150C1"/>
    <w:rsid w:val="00A202E1"/>
    <w:rsid w:val="00A33A61"/>
    <w:rsid w:val="00A348A9"/>
    <w:rsid w:val="00A4575F"/>
    <w:rsid w:val="00A5174A"/>
    <w:rsid w:val="00A53C43"/>
    <w:rsid w:val="00A572C3"/>
    <w:rsid w:val="00A73131"/>
    <w:rsid w:val="00A7474B"/>
    <w:rsid w:val="00A9405D"/>
    <w:rsid w:val="00AA0EE7"/>
    <w:rsid w:val="00AB4836"/>
    <w:rsid w:val="00AB5E3A"/>
    <w:rsid w:val="00AD22DB"/>
    <w:rsid w:val="00AF20AD"/>
    <w:rsid w:val="00AF35F2"/>
    <w:rsid w:val="00B056DB"/>
    <w:rsid w:val="00B066BE"/>
    <w:rsid w:val="00B07477"/>
    <w:rsid w:val="00B12B6A"/>
    <w:rsid w:val="00B13FA7"/>
    <w:rsid w:val="00B17AD7"/>
    <w:rsid w:val="00B331E7"/>
    <w:rsid w:val="00B554FF"/>
    <w:rsid w:val="00B579A6"/>
    <w:rsid w:val="00B914A0"/>
    <w:rsid w:val="00B96124"/>
    <w:rsid w:val="00BB5D26"/>
    <w:rsid w:val="00BD1038"/>
    <w:rsid w:val="00BE3F77"/>
    <w:rsid w:val="00BE5E07"/>
    <w:rsid w:val="00BF4633"/>
    <w:rsid w:val="00C2503F"/>
    <w:rsid w:val="00C57EC2"/>
    <w:rsid w:val="00C66B06"/>
    <w:rsid w:val="00C710AD"/>
    <w:rsid w:val="00C7336C"/>
    <w:rsid w:val="00C92A49"/>
    <w:rsid w:val="00C935C1"/>
    <w:rsid w:val="00CB1C61"/>
    <w:rsid w:val="00CC4776"/>
    <w:rsid w:val="00CE7192"/>
    <w:rsid w:val="00CF3966"/>
    <w:rsid w:val="00D04377"/>
    <w:rsid w:val="00D174B9"/>
    <w:rsid w:val="00D27598"/>
    <w:rsid w:val="00D4623C"/>
    <w:rsid w:val="00D528A2"/>
    <w:rsid w:val="00D54D76"/>
    <w:rsid w:val="00D5556C"/>
    <w:rsid w:val="00D67EC8"/>
    <w:rsid w:val="00D7762C"/>
    <w:rsid w:val="00D92463"/>
    <w:rsid w:val="00D95EFE"/>
    <w:rsid w:val="00DC1807"/>
    <w:rsid w:val="00DC31C1"/>
    <w:rsid w:val="00DC6693"/>
    <w:rsid w:val="00DF1DC3"/>
    <w:rsid w:val="00DF7CB5"/>
    <w:rsid w:val="00E0128C"/>
    <w:rsid w:val="00E02FB7"/>
    <w:rsid w:val="00E05ABC"/>
    <w:rsid w:val="00E12E5F"/>
    <w:rsid w:val="00E21DA4"/>
    <w:rsid w:val="00E2773E"/>
    <w:rsid w:val="00E31F78"/>
    <w:rsid w:val="00E41015"/>
    <w:rsid w:val="00E41735"/>
    <w:rsid w:val="00E55747"/>
    <w:rsid w:val="00EA2981"/>
    <w:rsid w:val="00EA753A"/>
    <w:rsid w:val="00EC036D"/>
    <w:rsid w:val="00ED0FF4"/>
    <w:rsid w:val="00EE7123"/>
    <w:rsid w:val="00EF2996"/>
    <w:rsid w:val="00EF3ADF"/>
    <w:rsid w:val="00F0201E"/>
    <w:rsid w:val="00F02395"/>
    <w:rsid w:val="00F43194"/>
    <w:rsid w:val="00F50F21"/>
    <w:rsid w:val="00F67280"/>
    <w:rsid w:val="00F67F7E"/>
    <w:rsid w:val="00F7382B"/>
    <w:rsid w:val="00F925D8"/>
    <w:rsid w:val="00FA4638"/>
    <w:rsid w:val="00FA6754"/>
    <w:rsid w:val="00FB59F0"/>
    <w:rsid w:val="00FD450D"/>
    <w:rsid w:val="00FD6D45"/>
    <w:rsid w:val="00FD7DE9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1C4C2E"/>
  <w15:docId w15:val="{C85BDB8B-CB74-4193-BDF5-250CDF39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4CC"/>
    <w:pPr>
      <w:spacing w:before="100" w:after="100" w:line="240" w:lineRule="auto"/>
    </w:pPr>
    <w:rPr>
      <w:rFonts w:ascii="Verdana" w:eastAsiaTheme="minorHAnsi" w:hAnsi="Verdana"/>
      <w:sz w:val="20"/>
      <w:lang w:val="en-AU"/>
    </w:rPr>
  </w:style>
  <w:style w:type="paragraph" w:styleId="Heading1">
    <w:name w:val="heading 1"/>
    <w:aliases w:val="h1"/>
    <w:basedOn w:val="Normal"/>
    <w:next w:val="Normal"/>
    <w:link w:val="Heading1Char"/>
    <w:qFormat/>
    <w:rsid w:val="000B57B0"/>
    <w:pPr>
      <w:keepNext/>
      <w:keepLines/>
      <w:numPr>
        <w:numId w:val="36"/>
      </w:numPr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Clause 1"/>
    <w:basedOn w:val="Normal"/>
    <w:next w:val="Normal"/>
    <w:link w:val="Heading2Char"/>
    <w:unhideWhenUsed/>
    <w:qFormat/>
    <w:rsid w:val="004255BD"/>
    <w:pPr>
      <w:keepNext/>
      <w:keepLines/>
      <w:numPr>
        <w:ilvl w:val="1"/>
        <w:numId w:val="36"/>
      </w:numPr>
      <w:spacing w:before="240" w:after="240"/>
      <w:ind w:left="578" w:hanging="578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aliases w:val="Head 3,EOI - Heading 3,h3 sub heading,Para3,h3,a"/>
    <w:basedOn w:val="Normal"/>
    <w:next w:val="Normal"/>
    <w:link w:val="Heading3Char"/>
    <w:unhideWhenUsed/>
    <w:qFormat/>
    <w:rsid w:val="004255BD"/>
    <w:pPr>
      <w:numPr>
        <w:ilvl w:val="2"/>
        <w:numId w:val="36"/>
      </w:numPr>
      <w:spacing w:before="120" w:after="120" w:line="280" w:lineRule="exact"/>
      <w:ind w:left="851" w:hanging="851"/>
      <w:outlineLvl w:val="2"/>
    </w:pPr>
    <w:rPr>
      <w:rFonts w:eastAsiaTheme="majorEastAsia" w:cstheme="majorBidi"/>
      <w:b/>
      <w:bCs/>
      <w:color w:val="365F91" w:themeColor="accent1" w:themeShade="BF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55BD"/>
    <w:pPr>
      <w:numPr>
        <w:ilvl w:val="3"/>
        <w:numId w:val="36"/>
      </w:numPr>
      <w:tabs>
        <w:tab w:val="left" w:pos="1134"/>
      </w:tabs>
      <w:spacing w:line="280" w:lineRule="exact"/>
      <w:outlineLvl w:val="3"/>
    </w:pPr>
    <w:rPr>
      <w:rFonts w:eastAsiaTheme="majorEastAsia" w:cstheme="majorBidi"/>
      <w:b/>
      <w:bCs/>
      <w:i/>
      <w:iCs/>
      <w:color w:val="365F91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4E13"/>
    <w:pPr>
      <w:numPr>
        <w:ilvl w:val="4"/>
        <w:numId w:val="36"/>
      </w:numPr>
      <w:spacing w:before="200" w:after="240" w:line="280" w:lineRule="exact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E13"/>
    <w:pPr>
      <w:numPr>
        <w:ilvl w:val="5"/>
        <w:numId w:val="36"/>
      </w:numPr>
      <w:spacing w:before="120" w:after="24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E13"/>
    <w:pPr>
      <w:numPr>
        <w:ilvl w:val="6"/>
        <w:numId w:val="36"/>
      </w:numPr>
      <w:spacing w:before="120" w:after="240" w:line="280" w:lineRule="exact"/>
      <w:outlineLvl w:val="6"/>
    </w:pPr>
    <w:rPr>
      <w:rFonts w:asciiTheme="majorHAnsi" w:eastAsiaTheme="majorEastAsia" w:hAnsiTheme="majorHAnsi" w:cstheme="majorBidi"/>
      <w:i/>
      <w:iCs/>
      <w:lang w:eastAsia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E13"/>
    <w:pPr>
      <w:numPr>
        <w:ilvl w:val="7"/>
        <w:numId w:val="36"/>
      </w:numPr>
      <w:spacing w:before="120" w:after="240" w:line="280" w:lineRule="exact"/>
      <w:outlineLvl w:val="7"/>
    </w:pPr>
    <w:rPr>
      <w:rFonts w:asciiTheme="majorHAnsi" w:eastAsiaTheme="majorEastAsia" w:hAnsiTheme="majorHAnsi" w:cstheme="majorBidi"/>
      <w:szCs w:val="20"/>
      <w:lang w:eastAsia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E13"/>
    <w:pPr>
      <w:numPr>
        <w:ilvl w:val="8"/>
        <w:numId w:val="36"/>
      </w:numPr>
      <w:spacing w:before="120" w:after="240" w:line="280" w:lineRule="exact"/>
      <w:outlineLvl w:val="8"/>
    </w:pPr>
    <w:rPr>
      <w:rFonts w:asciiTheme="majorHAnsi" w:eastAsiaTheme="majorEastAsia" w:hAnsiTheme="majorHAnsi" w:cstheme="majorBidi"/>
      <w:i/>
      <w:iCs/>
      <w:spacing w:val="5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6D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056DB"/>
  </w:style>
  <w:style w:type="paragraph" w:styleId="Footer">
    <w:name w:val="footer"/>
    <w:basedOn w:val="Normal"/>
    <w:link w:val="FooterChar"/>
    <w:uiPriority w:val="99"/>
    <w:unhideWhenUsed/>
    <w:rsid w:val="00B056D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56DB"/>
  </w:style>
  <w:style w:type="paragraph" w:styleId="BalloonText">
    <w:name w:val="Balloon Text"/>
    <w:basedOn w:val="Normal"/>
    <w:link w:val="BalloonTextChar"/>
    <w:uiPriority w:val="99"/>
    <w:semiHidden/>
    <w:unhideWhenUsed/>
    <w:rsid w:val="00B056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6D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938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3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0B57B0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301FE9"/>
    <w:pPr>
      <w:numPr>
        <w:numId w:val="11"/>
      </w:numPr>
      <w:spacing w:line="260" w:lineRule="exact"/>
      <w:ind w:left="714" w:hanging="357"/>
    </w:pPr>
  </w:style>
  <w:style w:type="character" w:styleId="Strong">
    <w:name w:val="Strong"/>
    <w:uiPriority w:val="22"/>
    <w:qFormat/>
    <w:rsid w:val="002B76FD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2B76FD"/>
    <w:pPr>
      <w:spacing w:before="120" w:after="240" w:line="280" w:lineRule="exact"/>
    </w:pPr>
    <w:rPr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2B76FD"/>
    <w:rPr>
      <w:rFonts w:ascii="Verdana" w:eastAsiaTheme="minorHAnsi" w:hAnsi="Verdana"/>
      <w:sz w:val="20"/>
      <w:lang w:val="en-AU" w:eastAsia="en-AU"/>
    </w:rPr>
  </w:style>
  <w:style w:type="character" w:customStyle="1" w:styleId="Heading2Char">
    <w:name w:val="Heading 2 Char"/>
    <w:aliases w:val="h2 Char,Clause 1 Char"/>
    <w:basedOn w:val="DefaultParagraphFont"/>
    <w:link w:val="Heading2"/>
    <w:uiPriority w:val="9"/>
    <w:rsid w:val="004255BD"/>
    <w:rPr>
      <w:rFonts w:ascii="Verdana" w:eastAsiaTheme="majorEastAsia" w:hAnsi="Verdana" w:cstheme="majorBidi"/>
      <w:b/>
      <w:bCs/>
      <w:color w:val="365F91" w:themeColor="accent1" w:themeShade="BF"/>
      <w:sz w:val="26"/>
      <w:szCs w:val="26"/>
      <w:lang w:val="en-AU"/>
    </w:rPr>
  </w:style>
  <w:style w:type="character" w:customStyle="1" w:styleId="Heading3Char">
    <w:name w:val="Heading 3 Char"/>
    <w:aliases w:val="Head 3 Char,EOI - Heading 3 Char,h3 sub heading Char,Para3 Char,h3 Char,a Char"/>
    <w:basedOn w:val="DefaultParagraphFont"/>
    <w:link w:val="Heading3"/>
    <w:uiPriority w:val="9"/>
    <w:rsid w:val="004255BD"/>
    <w:rPr>
      <w:rFonts w:ascii="Verdana" w:eastAsiaTheme="majorEastAsia" w:hAnsi="Verdana" w:cstheme="majorBidi"/>
      <w:b/>
      <w:bCs/>
      <w:color w:val="365F91" w:themeColor="accent1" w:themeShade="BF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4255BD"/>
    <w:rPr>
      <w:rFonts w:ascii="Verdana" w:eastAsiaTheme="majorEastAsia" w:hAnsi="Verdana" w:cstheme="majorBidi"/>
      <w:b/>
      <w:bCs/>
      <w:i/>
      <w:iCs/>
      <w:color w:val="365F91" w:themeColor="accent1" w:themeShade="BF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09036A"/>
    <w:pPr>
      <w:tabs>
        <w:tab w:val="left" w:pos="284"/>
        <w:tab w:val="right" w:leader="dot" w:pos="9344"/>
      </w:tabs>
      <w:spacing w:before="120" w:after="120"/>
    </w:pPr>
    <w:rPr>
      <w:rFonts w:cstheme="minorHAnsi"/>
      <w:b/>
      <w:bCs/>
      <w:noProof/>
      <w:szCs w:val="20"/>
      <w:lang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404E13"/>
    <w:pPr>
      <w:tabs>
        <w:tab w:val="left" w:pos="709"/>
        <w:tab w:val="right" w:leader="dot" w:pos="9344"/>
      </w:tabs>
      <w:spacing w:before="60" w:after="60"/>
      <w:ind w:left="221"/>
    </w:pPr>
    <w:rPr>
      <w:rFonts w:cstheme="minorHAnsi"/>
      <w:smallCaps/>
      <w:noProof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404E13"/>
    <w:rPr>
      <w:color w:val="0000FF" w:themeColor="hyperlink"/>
      <w:u w:val="single"/>
    </w:rPr>
  </w:style>
  <w:style w:type="paragraph" w:customStyle="1" w:styleId="SHPBodytext">
    <w:name w:val="SHP Body text"/>
    <w:basedOn w:val="Normal"/>
    <w:link w:val="SHPBodytextChar"/>
    <w:qFormat/>
    <w:rsid w:val="00404E13"/>
    <w:pPr>
      <w:spacing w:before="120" w:after="120" w:line="280" w:lineRule="exact"/>
    </w:pPr>
    <w:rPr>
      <w:rFonts w:eastAsia="Calibri" w:cs="Times New Roman"/>
      <w:lang w:eastAsia="en-AU"/>
    </w:rPr>
  </w:style>
  <w:style w:type="character" w:customStyle="1" w:styleId="SHPBodytextChar">
    <w:name w:val="SHP Body text Char"/>
    <w:link w:val="SHPBodytext"/>
    <w:rsid w:val="00404E13"/>
    <w:rPr>
      <w:rFonts w:ascii="Verdana" w:eastAsia="Calibri" w:hAnsi="Verdana" w:cs="Times New Roman"/>
      <w:sz w:val="20"/>
      <w:lang w:eastAsia="en-AU"/>
    </w:rPr>
  </w:style>
  <w:style w:type="paragraph" w:styleId="Caption">
    <w:name w:val="caption"/>
    <w:basedOn w:val="Normal"/>
    <w:next w:val="Normal"/>
    <w:rsid w:val="00404E13"/>
    <w:pPr>
      <w:spacing w:before="160" w:after="40" w:line="280" w:lineRule="exact"/>
    </w:pPr>
    <w:rPr>
      <w:rFonts w:eastAsia="Calibri" w:cs="Times New Roman"/>
      <w:bCs/>
      <w:color w:val="646464"/>
      <w:lang w:eastAsia="en-AU"/>
    </w:rPr>
  </w:style>
  <w:style w:type="paragraph" w:styleId="TableofFigures">
    <w:name w:val="table of figures"/>
    <w:basedOn w:val="Normal"/>
    <w:next w:val="Normal"/>
    <w:uiPriority w:val="99"/>
    <w:unhideWhenUsed/>
    <w:rsid w:val="00404E13"/>
    <w:pPr>
      <w:spacing w:before="120" w:after="0" w:line="280" w:lineRule="exact"/>
    </w:pPr>
    <w:rPr>
      <w:lang w:eastAsia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01FE9"/>
    <w:rPr>
      <w:rFonts w:ascii="Verdana" w:hAnsi="Verdana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404E13"/>
    <w:rPr>
      <w:rFonts w:asciiTheme="majorHAnsi" w:eastAsiaTheme="majorEastAsia" w:hAnsiTheme="majorHAnsi" w:cstheme="majorBidi"/>
      <w:b/>
      <w:bCs/>
      <w:color w:val="7F7F7F" w:themeColor="text1" w:themeTint="80"/>
      <w:sz w:val="20"/>
      <w:lang w:val="en-AU" w:eastAsia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E13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0"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E13"/>
    <w:rPr>
      <w:rFonts w:asciiTheme="majorHAnsi" w:eastAsiaTheme="majorEastAsia" w:hAnsiTheme="majorHAnsi" w:cstheme="majorBidi"/>
      <w:i/>
      <w:iCs/>
      <w:sz w:val="20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E13"/>
    <w:rPr>
      <w:rFonts w:asciiTheme="majorHAnsi" w:eastAsiaTheme="majorEastAsia" w:hAnsiTheme="majorHAnsi" w:cstheme="majorBidi"/>
      <w:sz w:val="20"/>
      <w:szCs w:val="20"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E13"/>
    <w:rPr>
      <w:rFonts w:asciiTheme="majorHAnsi" w:eastAsiaTheme="majorEastAsia" w:hAnsiTheme="majorHAnsi" w:cstheme="majorBidi"/>
      <w:i/>
      <w:iCs/>
      <w:spacing w:val="5"/>
      <w:sz w:val="20"/>
      <w:szCs w:val="20"/>
      <w:lang w:val="en-AU" w:eastAsia="en-AU"/>
    </w:rPr>
  </w:style>
  <w:style w:type="table" w:styleId="TableGrid">
    <w:name w:val="Table Grid"/>
    <w:basedOn w:val="TableNormal"/>
    <w:uiPriority w:val="59"/>
    <w:rsid w:val="00404E13"/>
    <w:pPr>
      <w:spacing w:after="0" w:line="240" w:lineRule="auto"/>
    </w:pPr>
    <w:rPr>
      <w:rFonts w:eastAsiaTheme="minorHAns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404E13"/>
    <w:pPr>
      <w:spacing w:after="0" w:line="240" w:lineRule="auto"/>
    </w:pPr>
    <w:rPr>
      <w:rFonts w:eastAsiaTheme="minorHAnsi"/>
      <w:lang w:val="en-A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0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n.wikipedia.org/wiki/QR_code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cid:image001.jpg@01D45B29.A5D76310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en.wikipedia.org/wiki/QR_code" TargetMode="External"/><Relationship Id="rId25" Type="http://schemas.openxmlformats.org/officeDocument/2006/relationships/image" Target="cid:9c1787bc-3169-441a-8151-2f72603c4c6b@ausprd01.prod.outlook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jpe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.jpeg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support@fmessentials.com.au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oyChaplin\Documents\Custom%20Office%20Templates\Letterhead%20-%20SERVIC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2019-04-01T00:00:00</PublishDate>
  <Abstract/>
  <CompanyAddress/>
  <CompanyPhone/>
  <CompanyFax/>
  <CompanyEmail/>
</CoverPage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596B19243B148AA0F983559D86248" ma:contentTypeVersion="10" ma:contentTypeDescription="Create a new document." ma:contentTypeScope="" ma:versionID="5080cfe515265b1153ac796277b60a7b">
  <xsd:schema xmlns:xsd="http://www.w3.org/2001/XMLSchema" xmlns:xs="http://www.w3.org/2001/XMLSchema" xmlns:p="http://schemas.microsoft.com/office/2006/metadata/properties" xmlns:ns2="e3c6cc3d-1f8d-4e14-9c43-58a50489b0d9" xmlns:ns3="6d15b5e3-ea08-4a8a-954f-b841a0150410" targetNamespace="http://schemas.microsoft.com/office/2006/metadata/properties" ma:root="true" ma:fieldsID="832eb3e2d9ef3e671fabd51897eb79e2" ns2:_="" ns3:_="">
    <xsd:import namespace="e3c6cc3d-1f8d-4e14-9c43-58a50489b0d9"/>
    <xsd:import namespace="6d15b5e3-ea08-4a8a-954f-b841a015041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6cc3d-1f8d-4e14-9c43-58a50489b0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5b5e3-ea08-4a8a-954f-b841a0150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3c6cc3d-1f8d-4e14-9c43-58a50489b0d9">SP7X23VCW72H-663122331-82474</_dlc_DocId>
    <_dlc_DocIdUrl xmlns="e3c6cc3d-1f8d-4e14-9c43-58a50489b0d9">
      <Url>https://fmxpert.sharepoint.com/_layouts/15/DocIdRedir.aspx?ID=SP7X23VCW72H-663122331-82474</Url>
      <Description>SP7X23VCW72H-663122331-82474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CB6E12-9DF6-49F6-B912-1D5BCFE240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6D5E8B-99E4-4234-B061-5DB19A5F1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c6cc3d-1f8d-4e14-9c43-58a50489b0d9"/>
    <ds:schemaRef ds:uri="6d15b5e3-ea08-4a8a-954f-b841a0150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A035AD-4F1E-4692-B4D5-7278EB77C6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c6cc3d-1f8d-4e14-9c43-58a50489b0d9"/>
    <ds:schemaRef ds:uri="http://purl.org/dc/terms/"/>
    <ds:schemaRef ds:uri="http://schemas.openxmlformats.org/package/2006/metadata/core-properties"/>
    <ds:schemaRef ds:uri="6d15b5e3-ea08-4a8a-954f-b841a0150410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FBB738D-10DA-479F-B1F9-26EBF66ECE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1DC8EE-A45F-43C6-8079-63236124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- SERVICES</Template>
  <TotalTime>167</TotalTime>
  <Pages>7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Maintenance Management Services</dc:subject>
  <dc:creator>Troy Chaplin</dc:creator>
  <cp:lastModifiedBy>Sarah Mitchell</cp:lastModifiedBy>
  <cp:revision>33</cp:revision>
  <cp:lastPrinted>2017-12-14T04:11:00Z</cp:lastPrinted>
  <dcterms:created xsi:type="dcterms:W3CDTF">2019-03-29T04:11:00Z</dcterms:created>
  <dcterms:modified xsi:type="dcterms:W3CDTF">2019-04-10T22:35:00Z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0x010100BBD596B19243B148AA0F983559D86248</vt:lpwstr>
  </property>
  <property fmtid="{D5CDD505-2E9C-101B-9397-08002B2CF9AE}" pid="3" name="_dlc_DocIdItemGuid">
    <vt:lpwstr>2b1870fe-1e18-46d1-a9b5-7fe3c8af1e70</vt:lpwstr>
  </property>
  <property fmtid="{D5CDD505-2E9C-101B-9397-08002B2CF9AE}" pid="4" name="AuthorIds_UIVersion_2048">
    <vt:lpwstr>85</vt:lpwstr>
  </property>
</Properties>
</file>